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DDB65" w14:textId="67558CE0" w:rsidR="006F40B7" w:rsidRDefault="006F40B7" w:rsidP="006F40B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w:t>
      </w:r>
      <w:r w:rsidR="00091A33">
        <w:rPr>
          <w:rFonts w:ascii="Arial" w:hAnsi="Arial" w:cs="Arial"/>
          <w:b/>
          <w:bCs/>
          <w:sz w:val="24"/>
        </w:rPr>
        <w:t>2527</w:t>
      </w:r>
    </w:p>
    <w:p w14:paraId="02A69C9E" w14:textId="77777777" w:rsidR="006F40B7" w:rsidRDefault="006F40B7" w:rsidP="006F40B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FEA6605" w14:textId="6398834F" w:rsidR="00440983" w:rsidRDefault="00440983">
      <w:pPr>
        <w:ind w:left="2127" w:hanging="2127"/>
        <w:rPr>
          <w:rFonts w:ascii="Arial" w:hAnsi="Arial" w:cs="Arial"/>
          <w:b/>
        </w:rPr>
      </w:pPr>
      <w:r>
        <w:rPr>
          <w:rFonts w:ascii="Arial" w:hAnsi="Arial" w:cs="Arial"/>
          <w:b/>
        </w:rPr>
        <w:t>Source:</w:t>
      </w:r>
      <w:r>
        <w:rPr>
          <w:rFonts w:ascii="Arial" w:hAnsi="Arial" w:cs="Arial"/>
          <w:b/>
        </w:rPr>
        <w:tab/>
      </w:r>
      <w:r w:rsidR="00042A4B">
        <w:rPr>
          <w:rFonts w:ascii="Arial" w:hAnsi="Arial" w:cs="Arial"/>
          <w:b/>
        </w:rPr>
        <w:t>Nokia</w:t>
      </w:r>
      <w:r w:rsidR="00184001">
        <w:rPr>
          <w:rFonts w:ascii="Arial" w:hAnsi="Arial" w:cs="Arial"/>
          <w:b/>
        </w:rPr>
        <w:t xml:space="preserve">, Alcatel-Lucent </w:t>
      </w:r>
      <w:bookmarkStart w:id="0" w:name="_GoBack"/>
      <w:bookmarkEnd w:id="0"/>
      <w:r w:rsidR="00184001">
        <w:rPr>
          <w:rFonts w:ascii="Arial" w:hAnsi="Arial" w:cs="Arial"/>
          <w:b/>
        </w:rPr>
        <w:t>Shanghai Bell</w:t>
      </w:r>
      <w:r w:rsidR="00042A4B">
        <w:rPr>
          <w:rFonts w:ascii="Arial" w:hAnsi="Arial" w:cs="Arial"/>
          <w:b/>
        </w:rPr>
        <w:t xml:space="preserve"> </w:t>
      </w:r>
    </w:p>
    <w:p w14:paraId="2E587F1F" w14:textId="04EABD39" w:rsidR="00440983" w:rsidRDefault="00440983">
      <w:pPr>
        <w:ind w:left="2127" w:hanging="2127"/>
        <w:rPr>
          <w:rFonts w:ascii="Arial" w:hAnsi="Arial" w:cs="Arial"/>
          <w:b/>
        </w:rPr>
      </w:pPr>
      <w:r>
        <w:rPr>
          <w:rFonts w:ascii="Arial" w:hAnsi="Arial" w:cs="Arial"/>
          <w:b/>
        </w:rPr>
        <w:t>Title:</w:t>
      </w:r>
      <w:r>
        <w:rPr>
          <w:rFonts w:ascii="Arial" w:hAnsi="Arial" w:cs="Arial"/>
          <w:b/>
        </w:rPr>
        <w:tab/>
      </w:r>
      <w:r w:rsidR="00CB50D6">
        <w:rPr>
          <w:rFonts w:ascii="Arial" w:hAnsi="Arial" w:cs="Arial"/>
          <w:b/>
        </w:rPr>
        <w:t xml:space="preserve">Solution for </w:t>
      </w:r>
      <w:r w:rsidR="003C34AA">
        <w:rPr>
          <w:rFonts w:ascii="Arial" w:hAnsi="Arial" w:cs="Arial"/>
          <w:b/>
        </w:rPr>
        <w:t>Session Continuity</w:t>
      </w:r>
    </w:p>
    <w:p w14:paraId="14118F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14:paraId="00C170EF" w14:textId="4527C59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r w:rsidR="00BF7B21">
        <w:rPr>
          <w:rFonts w:ascii="Arial" w:hAnsi="Arial" w:cs="Arial"/>
          <w:b/>
        </w:rPr>
        <w:t>.</w:t>
      </w:r>
      <w:r w:rsidR="004315DD">
        <w:rPr>
          <w:rFonts w:ascii="Arial" w:hAnsi="Arial" w:cs="Arial"/>
          <w:b/>
        </w:rPr>
        <w:t>6</w:t>
      </w:r>
    </w:p>
    <w:p w14:paraId="1816443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84C17">
        <w:rPr>
          <w:rFonts w:ascii="Arial" w:hAnsi="Arial" w:cs="Arial"/>
          <w:b/>
        </w:rPr>
        <w:t>FS_Nex</w:t>
      </w:r>
      <w:r w:rsidR="00B05817">
        <w:rPr>
          <w:rFonts w:ascii="Arial" w:hAnsi="Arial" w:cs="Arial"/>
          <w:b/>
        </w:rPr>
        <w:t>t</w:t>
      </w:r>
      <w:r w:rsidR="00684C17">
        <w:rPr>
          <w:rFonts w:ascii="Arial" w:hAnsi="Arial" w:cs="Arial"/>
          <w:b/>
        </w:rPr>
        <w:t>Gen / 14</w:t>
      </w:r>
    </w:p>
    <w:p w14:paraId="2942A43B" w14:textId="2F362A74" w:rsidR="00440983" w:rsidRDefault="00440983">
      <w:pPr>
        <w:rPr>
          <w:rFonts w:ascii="Arial" w:hAnsi="Arial" w:cs="Arial"/>
        </w:rPr>
      </w:pPr>
      <w:r>
        <w:rPr>
          <w:rFonts w:ascii="Arial" w:hAnsi="Arial" w:cs="Arial"/>
          <w:i/>
        </w:rPr>
        <w:t>Abstract of the contribution:</w:t>
      </w:r>
      <w:r w:rsidR="00684C17">
        <w:rPr>
          <w:rFonts w:ascii="Arial" w:hAnsi="Arial" w:cs="Arial"/>
          <w:i/>
        </w:rPr>
        <w:t xml:space="preserve"> This contribution </w:t>
      </w:r>
      <w:r w:rsidR="00F94FD5">
        <w:rPr>
          <w:rFonts w:ascii="Arial" w:hAnsi="Arial" w:cs="Arial"/>
          <w:i/>
        </w:rPr>
        <w:t xml:space="preserve">proposes </w:t>
      </w:r>
      <w:r w:rsidR="00AD7583">
        <w:rPr>
          <w:rFonts w:ascii="Arial" w:hAnsi="Arial" w:cs="Arial"/>
          <w:i/>
        </w:rPr>
        <w:t>solutions for session continuity when efficient user plane path (re)selection needs to be supported.</w:t>
      </w:r>
    </w:p>
    <w:p w14:paraId="7CA332A6" w14:textId="77777777" w:rsidR="00440983" w:rsidRDefault="00684C17" w:rsidP="00684C17">
      <w:pPr>
        <w:pStyle w:val="Heading1"/>
      </w:pPr>
      <w:r>
        <w:t>Introduction</w:t>
      </w:r>
    </w:p>
    <w:p w14:paraId="1BDB103E" w14:textId="77777777" w:rsidR="00BD75C7" w:rsidRDefault="00545AC0" w:rsidP="00EA0E94">
      <w:r>
        <w:t>Key issue #5 Session and Service continuity states the following requirements:</w:t>
      </w:r>
    </w:p>
    <w:p w14:paraId="3E0AD50B" w14:textId="77777777" w:rsidR="00545AC0" w:rsidRPr="00877244" w:rsidRDefault="00315C1E" w:rsidP="00545AC0">
      <w:pPr>
        <w:rPr>
          <w:i/>
        </w:rPr>
      </w:pPr>
      <w:r>
        <w:rPr>
          <w:i/>
        </w:rPr>
        <w:t>“</w:t>
      </w:r>
      <w:r w:rsidR="00545AC0" w:rsidRPr="00877244">
        <w:rPr>
          <w:i/>
        </w:rP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409BDB84" w14:textId="77777777" w:rsidR="00545AC0" w:rsidRPr="00877244" w:rsidRDefault="00545AC0" w:rsidP="00545AC0">
      <w:pPr>
        <w:pStyle w:val="EditorsNote"/>
        <w:rPr>
          <w:i/>
        </w:rPr>
      </w:pPr>
      <w:r w:rsidRPr="00877244">
        <w:rPr>
          <w:i/>
        </w:rPr>
        <w:t>Editor's Note: The first sentence in the paragraph above may need to be further refined due to the simultaneous change made by the pCRs in S2-161278 and S2-161297.</w:t>
      </w:r>
    </w:p>
    <w:p w14:paraId="36412C99" w14:textId="77777777" w:rsidR="00545AC0" w:rsidRPr="00877244" w:rsidRDefault="00545AC0" w:rsidP="00545AC0">
      <w:pPr>
        <w:pStyle w:val="B1"/>
        <w:rPr>
          <w:i/>
        </w:rPr>
      </w:pPr>
      <w:r w:rsidRPr="00877244">
        <w:rPr>
          <w:i/>
        </w:rPr>
        <w:t>-</w:t>
      </w:r>
      <w:r w:rsidRPr="00877244">
        <w:rPr>
          <w:i/>
        </w:rPr>
        <w:tab/>
        <w:t>support session continuity.</w:t>
      </w:r>
    </w:p>
    <w:p w14:paraId="7D58B4A8" w14:textId="77777777" w:rsidR="00545AC0" w:rsidRPr="00877244" w:rsidRDefault="00545AC0" w:rsidP="00545AC0">
      <w:pPr>
        <w:pStyle w:val="B1"/>
        <w:rPr>
          <w:i/>
        </w:rPr>
      </w:pPr>
      <w:r w:rsidRPr="00877244">
        <w:rPr>
          <w:i/>
        </w:rPr>
        <w:t>-</w:t>
      </w:r>
      <w:r w:rsidRPr="00877244">
        <w:rPr>
          <w:i/>
        </w:rPr>
        <w:tab/>
        <w:t>not support session continuity.</w:t>
      </w:r>
    </w:p>
    <w:p w14:paraId="4F179162" w14:textId="77777777" w:rsidR="00545AC0" w:rsidRPr="00E47381" w:rsidRDefault="00545AC0" w:rsidP="00E47381">
      <w:pPr>
        <w:pStyle w:val="B1"/>
        <w:rPr>
          <w:i/>
        </w:rPr>
      </w:pPr>
      <w:r w:rsidRPr="00877244">
        <w:rPr>
          <w:i/>
        </w:rPr>
        <w:t>-</w:t>
      </w:r>
      <w:r w:rsidRPr="00877244">
        <w:rPr>
          <w:i/>
        </w:rPr>
        <w:tab/>
      </w:r>
      <w:r w:rsidRPr="00877244">
        <w:rPr>
          <w:rFonts w:hint="eastAsia"/>
          <w:i/>
          <w:lang w:eastAsia="zh-CN"/>
        </w:rPr>
        <w:t xml:space="preserve">support </w:t>
      </w:r>
      <w:r w:rsidRPr="00877244">
        <w:rPr>
          <w:i/>
        </w:rPr>
        <w:t>service continuity when session continuity is not provided.</w:t>
      </w:r>
      <w:r w:rsidR="00315C1E">
        <w:rPr>
          <w:i/>
        </w:rPr>
        <w:t>”</w:t>
      </w:r>
    </w:p>
    <w:p w14:paraId="56313C49" w14:textId="77777777" w:rsidR="00F94FD5" w:rsidRDefault="00F94FD5" w:rsidP="00EA0E94">
      <w:r>
        <w:t>The definitions for session, session continuity states the following:</w:t>
      </w:r>
    </w:p>
    <w:p w14:paraId="39E294A3"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Pr>
          <w:b/>
          <w:i/>
          <w:color w:val="auto"/>
          <w:lang w:eastAsia="en-US"/>
        </w:rPr>
        <w:t>“</w:t>
      </w:r>
      <w:r w:rsidRPr="00F94FD5">
        <w:rPr>
          <w:b/>
          <w:i/>
          <w:color w:val="auto"/>
          <w:lang w:eastAsia="en-US"/>
        </w:rPr>
        <w:t>PDU Session:</w:t>
      </w:r>
      <w:r w:rsidRPr="00F94FD5">
        <w:rPr>
          <w:i/>
          <w:color w:val="auto"/>
          <w:lang w:eastAsia="en-US"/>
        </w:rPr>
        <w:t xml:space="preserve"> </w:t>
      </w:r>
      <w:r w:rsidRPr="00F94FD5">
        <w:rPr>
          <w:i/>
        </w:rPr>
        <w:t>Association between the UE and a data network</w:t>
      </w:r>
      <w:r w:rsidRPr="00F94FD5">
        <w:rPr>
          <w:i/>
          <w:color w:val="auto"/>
          <w:lang w:eastAsia="en-US"/>
        </w:rPr>
        <w:t>.</w:t>
      </w:r>
    </w:p>
    <w:p w14:paraId="446CFC11"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PDU Session of IP Type:</w:t>
      </w:r>
      <w:r w:rsidRPr="00F94FD5">
        <w:rPr>
          <w:i/>
          <w:color w:val="auto"/>
          <w:lang w:eastAsia="en-US"/>
        </w:rPr>
        <w:t xml:space="preserve"> </w:t>
      </w:r>
      <w:r w:rsidRPr="00F94FD5">
        <w:rPr>
          <w:i/>
        </w:rPr>
        <w:t>Association between the UE and an IP data network</w:t>
      </w:r>
      <w:r w:rsidRPr="00F94FD5">
        <w:rPr>
          <w:i/>
          <w:color w:val="auto"/>
          <w:lang w:eastAsia="en-US"/>
        </w:rPr>
        <w:t>.</w:t>
      </w:r>
    </w:p>
    <w:p w14:paraId="240F03A0" w14:textId="77777777" w:rsidR="00F94FD5" w:rsidRPr="00F94FD5" w:rsidRDefault="00F94FD5" w:rsidP="00F94FD5">
      <w:pPr>
        <w:pStyle w:val="EditorsNote"/>
        <w:rPr>
          <w:i/>
        </w:rPr>
      </w:pPr>
      <w:r w:rsidRPr="00F94FD5">
        <w:rPr>
          <w:i/>
        </w:rPr>
        <w:t>Editor’s Note: PDU session is comparable to a single-stack PDN connection in EPS. A dual-stack PDN connection in EPS corresponds to two PDU sessions. This is a working definition and FFS.</w:t>
      </w:r>
    </w:p>
    <w:p w14:paraId="6F0AD6BB" w14:textId="77777777" w:rsidR="00F94FD5" w:rsidRPr="00F94FD5" w:rsidRDefault="00F94FD5" w:rsidP="00F94FD5">
      <w:pPr>
        <w:keepLines/>
        <w:overflowPunct/>
        <w:autoSpaceDE/>
        <w:autoSpaceDN/>
        <w:adjustRightInd/>
        <w:textAlignment w:val="auto"/>
        <w:rPr>
          <w:rFonts w:ascii="Arial" w:eastAsia="MS Mincho" w:hAnsi="Arial"/>
          <w:i/>
          <w:color w:val="auto"/>
          <w:spacing w:val="-4"/>
          <w:sz w:val="19"/>
          <w:szCs w:val="19"/>
          <w:lang w:eastAsia="de-DE"/>
        </w:rPr>
      </w:pPr>
      <w:r w:rsidRPr="00F94FD5">
        <w:rPr>
          <w:b/>
          <w:i/>
          <w:color w:val="auto"/>
          <w:lang w:eastAsia="en-US"/>
        </w:rPr>
        <w:t>Session Continuity:</w:t>
      </w:r>
      <w:r w:rsidRPr="00F94FD5">
        <w:rPr>
          <w:i/>
          <w:color w:val="auto"/>
          <w:lang w:eastAsia="en-US"/>
        </w:rPr>
        <w:t xml:space="preserve"> </w:t>
      </w:r>
      <w:r w:rsidRPr="00F94FD5">
        <w:rPr>
          <w:i/>
        </w:rPr>
        <w:t>The continuity of a PDU session. For PDU session of IP type “session continuity” implies that the IP address is preserved for the lifetime of the PDU session</w:t>
      </w:r>
      <w:r w:rsidRPr="00F94FD5">
        <w:rPr>
          <w:i/>
          <w:color w:val="auto"/>
          <w:lang w:eastAsia="en-US"/>
        </w:rPr>
        <w:t>.</w:t>
      </w:r>
      <w:r>
        <w:rPr>
          <w:i/>
          <w:color w:val="auto"/>
          <w:lang w:eastAsia="en-US"/>
        </w:rPr>
        <w:t>”</w:t>
      </w:r>
    </w:p>
    <w:p w14:paraId="0DDCBA53" w14:textId="77777777" w:rsidR="006439F6" w:rsidRDefault="006439F6" w:rsidP="006439F6">
      <w:r w:rsidRPr="00C1650A">
        <w:t>Enabling (re)selection of efficient user plane paths</w:t>
      </w:r>
      <w:r>
        <w:t>, especially the following issues:</w:t>
      </w:r>
    </w:p>
    <w:p w14:paraId="67E4B554" w14:textId="77777777" w:rsidR="006439F6" w:rsidRDefault="006439F6" w:rsidP="006439F6">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4C0D33AD" w14:textId="77777777" w:rsidR="006439F6" w:rsidRDefault="006439F6" w:rsidP="006439F6">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1845DB9" w14:textId="77777777" w:rsidR="00877244" w:rsidRDefault="00877244" w:rsidP="00EA0E94">
      <w:r>
        <w:t xml:space="preserve">In order to </w:t>
      </w:r>
      <w:r w:rsidR="00940CA8">
        <w:t>specify</w:t>
      </w:r>
      <w:r>
        <w:t xml:space="preserve"> </w:t>
      </w:r>
      <w:r w:rsidR="00F94FD5">
        <w:t>the</w:t>
      </w:r>
      <w:r>
        <w:t xml:space="preserve"> solution for session continuity</w:t>
      </w:r>
      <w:r w:rsidR="006439F6">
        <w:t xml:space="preserve"> and efficient user plane path (re)selection</w:t>
      </w:r>
      <w:r>
        <w:t xml:space="preserve">, it is first essential to understand the scenarios for which session continuity should be supported. So, </w:t>
      </w:r>
      <w:r w:rsidR="006439F6">
        <w:t xml:space="preserve">in this paper, </w:t>
      </w:r>
      <w:r>
        <w:t xml:space="preserve">we have identified some possible scenarios </w:t>
      </w:r>
      <w:r w:rsidR="006439F6">
        <w:t xml:space="preserve">(in other words, network topology based on services offered) </w:t>
      </w:r>
      <w:r>
        <w:t>that should be considered</w:t>
      </w:r>
      <w:r w:rsidR="006439F6">
        <w:t xml:space="preserve"> and propose solutions for scenarios for which session continuity should be supported</w:t>
      </w:r>
      <w:r>
        <w:t xml:space="preserve">. </w:t>
      </w:r>
    </w:p>
    <w:p w14:paraId="3E0C4EEF" w14:textId="77777777" w:rsidR="000D6808" w:rsidRDefault="000D6808" w:rsidP="00877244">
      <w:pPr>
        <w:pStyle w:val="Heading1"/>
      </w:pPr>
      <w:r>
        <w:t>Analysis</w:t>
      </w:r>
    </w:p>
    <w:p w14:paraId="793D00A9" w14:textId="77777777" w:rsidR="00B12D59" w:rsidRDefault="0088456E" w:rsidP="00B12D59">
      <w:r>
        <w:t>NextGen</w:t>
      </w:r>
      <w:r w:rsidR="002C21FD">
        <w:t xml:space="preserve"> UE can be expected to support and receive diverse services -</w:t>
      </w:r>
      <w:r>
        <w:t xml:space="preserve"> both</w:t>
      </w:r>
      <w:r w:rsidR="002C21FD">
        <w:t xml:space="preserve"> services offered centrally</w:t>
      </w:r>
      <w:r>
        <w:t xml:space="preserve"> and</w:t>
      </w:r>
      <w:r w:rsidR="002C21FD">
        <w:t xml:space="preserve"> services offered distributed</w:t>
      </w:r>
      <w:r>
        <w:t>. In some cases, the same UE may receive diverse services simultaneously</w:t>
      </w:r>
      <w:r w:rsidR="002C21FD">
        <w:t xml:space="preserve">. This plays a role in </w:t>
      </w:r>
      <w:r w:rsidR="002C21FD">
        <w:lastRenderedPageBreak/>
        <w:t>determining the need to specify a solution for session continuity.</w:t>
      </w:r>
      <w:r w:rsidR="00B12D59">
        <w:t xml:space="preserve"> Based on the services supported at a given time, we have identified the following scenarios</w:t>
      </w:r>
      <w:r w:rsidR="00061312">
        <w:t xml:space="preserve"> that should be considered in the context of session continuity</w:t>
      </w:r>
      <w:r w:rsidR="00B12D59">
        <w:t>:</w:t>
      </w:r>
    </w:p>
    <w:p w14:paraId="344F4B6E" w14:textId="77777777" w:rsidR="00877244" w:rsidRDefault="00877244" w:rsidP="00877244">
      <w:pPr>
        <w:pStyle w:val="Heading1"/>
      </w:pPr>
      <w:r>
        <w:t>Scenario 1</w:t>
      </w:r>
    </w:p>
    <w:p w14:paraId="610D9480"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6106CEA9" w14:textId="77777777" w:rsidR="00877244" w:rsidRPr="00877244" w:rsidRDefault="00877244" w:rsidP="00877244">
      <w:pPr>
        <w:pStyle w:val="ListParagraph"/>
        <w:numPr>
          <w:ilvl w:val="0"/>
          <w:numId w:val="34"/>
        </w:numPr>
        <w:rPr>
          <w:rFonts w:ascii="Times New Roman" w:hAnsi="Times New Roman"/>
          <w:sz w:val="20"/>
          <w:szCs w:val="20"/>
        </w:rPr>
      </w:pPr>
      <w:r w:rsidRPr="00877244">
        <w:rPr>
          <w:rFonts w:ascii="Times New Roman" w:hAnsi="Times New Roman"/>
          <w:sz w:val="20"/>
          <w:szCs w:val="20"/>
        </w:rPr>
        <w:t>UE is accessing centralized services (e.g. internet browsing or access to an application server in a central location). It supports a local mobility anchor and centralized IP</w:t>
      </w:r>
      <w:r w:rsidR="007C7A24">
        <w:rPr>
          <w:rFonts w:ascii="Times New Roman" w:hAnsi="Times New Roman"/>
          <w:sz w:val="20"/>
          <w:szCs w:val="20"/>
        </w:rPr>
        <w:t xml:space="preserve"> anchor</w:t>
      </w:r>
      <w:r w:rsidRPr="00877244">
        <w:rPr>
          <w:rFonts w:ascii="Times New Roman" w:hAnsi="Times New Roman"/>
          <w:sz w:val="20"/>
          <w:szCs w:val="20"/>
        </w:rPr>
        <w:t>.</w:t>
      </w:r>
      <w:r w:rsidR="007C7A24">
        <w:rPr>
          <w:rFonts w:ascii="Times New Roman" w:hAnsi="Times New Roman"/>
          <w:sz w:val="20"/>
          <w:szCs w:val="20"/>
        </w:rPr>
        <w:t xml:space="preserve"> In case of services provided centrally (e.g. internet services), the central IP anchor need not be relocated. </w:t>
      </w:r>
      <w:r w:rsidRPr="00877244">
        <w:rPr>
          <w:rFonts w:ascii="Times New Roman" w:hAnsi="Times New Roman"/>
          <w:sz w:val="20"/>
          <w:szCs w:val="20"/>
        </w:rPr>
        <w:t xml:space="preserve">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5D331344" w14:textId="4C077703" w:rsidR="00877244" w:rsidRDefault="00877244" w:rsidP="00877244">
      <w:pPr>
        <w:pStyle w:val="ListParagraph"/>
        <w:rPr>
          <w:rFonts w:ascii="Times New Roman" w:hAnsi="Times New Roman"/>
        </w:rPr>
      </w:pPr>
    </w:p>
    <w:p w14:paraId="0B770ACC" w14:textId="77777777" w:rsidR="00F94FD5" w:rsidRDefault="00492848" w:rsidP="00877244">
      <w:pPr>
        <w:pStyle w:val="ListParagraph"/>
        <w:rPr>
          <w:rFonts w:ascii="Times New Roman" w:hAnsi="Times New Roman"/>
        </w:rPr>
      </w:pPr>
      <w:r>
        <w:rPr>
          <w:rFonts w:ascii="Times New Roman" w:hAnsi="Times New Roman"/>
          <w:noProof/>
        </w:rPr>
        <w:drawing>
          <wp:inline distT="0" distB="0" distL="0" distR="0" wp14:anchorId="093446B9" wp14:editId="3589CD92">
            <wp:extent cx="5467350" cy="1549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2583" cy="1554013"/>
                    </a:xfrm>
                    <a:prstGeom prst="rect">
                      <a:avLst/>
                    </a:prstGeom>
                    <a:noFill/>
                  </pic:spPr>
                </pic:pic>
              </a:graphicData>
            </a:graphic>
          </wp:inline>
        </w:drawing>
      </w:r>
    </w:p>
    <w:p w14:paraId="70E5E795" w14:textId="77777777" w:rsidR="00940CA8" w:rsidRPr="00877244" w:rsidRDefault="00940CA8" w:rsidP="00D43D37">
      <w:pPr>
        <w:jc w:val="center"/>
      </w:pPr>
      <w:r>
        <w:t>Figure 1: Scenario 1 - UE accessing centralized services</w:t>
      </w:r>
    </w:p>
    <w:p w14:paraId="3EF2372A" w14:textId="77777777" w:rsidR="00877244" w:rsidRDefault="00877244" w:rsidP="00877244">
      <w:pPr>
        <w:pStyle w:val="Heading1"/>
      </w:pPr>
      <w:r>
        <w:t>Scenario 2</w:t>
      </w:r>
    </w:p>
    <w:p w14:paraId="6D3B1FCB"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103FB146" w14:textId="745E7F53" w:rsidR="00877244" w:rsidRPr="00877244" w:rsidRDefault="00877244" w:rsidP="00877244">
      <w:pPr>
        <w:pStyle w:val="ListParagraph"/>
        <w:numPr>
          <w:ilvl w:val="0"/>
          <w:numId w:val="34"/>
        </w:numPr>
        <w:rPr>
          <w:sz w:val="20"/>
          <w:szCs w:val="20"/>
        </w:rPr>
      </w:pPr>
      <w:r w:rsidRPr="00877244">
        <w:rPr>
          <w:rFonts w:ascii="Times New Roman" w:hAnsi="Times New Roman"/>
          <w:sz w:val="20"/>
          <w:szCs w:val="20"/>
        </w:rPr>
        <w:t xml:space="preserve">UE has access to two services – centralized services (access to internet) via IP anchor, distributed services (e.g. cached content of a </w:t>
      </w:r>
      <w:r w:rsidR="00F66BCF">
        <w:rPr>
          <w:rFonts w:ascii="Times New Roman" w:hAnsi="Times New Roman"/>
          <w:sz w:val="20"/>
          <w:szCs w:val="20"/>
        </w:rPr>
        <w:t xml:space="preserve">CDN, </w:t>
      </w:r>
      <w:r w:rsidRPr="00877244">
        <w:rPr>
          <w:rFonts w:ascii="Times New Roman" w:hAnsi="Times New Roman"/>
          <w:sz w:val="20"/>
          <w:szCs w:val="20"/>
        </w:rPr>
        <w:t xml:space="preserve">content distribution </w:t>
      </w:r>
      <w:r w:rsidR="00F66BCF">
        <w:rPr>
          <w:rFonts w:ascii="Times New Roman" w:hAnsi="Times New Roman"/>
          <w:sz w:val="20"/>
          <w:szCs w:val="20"/>
        </w:rPr>
        <w:t>network</w:t>
      </w:r>
      <w:r w:rsidRPr="00877244">
        <w:rPr>
          <w:rFonts w:ascii="Times New Roman" w:hAnsi="Times New Roman"/>
          <w:sz w:val="20"/>
          <w:szCs w:val="20"/>
        </w:rPr>
        <w:t xml:space="preserve">) via </w:t>
      </w:r>
      <w:r w:rsidR="00002796">
        <w:rPr>
          <w:rFonts w:ascii="Times New Roman" w:hAnsi="Times New Roman"/>
          <w:sz w:val="20"/>
          <w:szCs w:val="20"/>
        </w:rPr>
        <w:t xml:space="preserve">UPGW with the </w:t>
      </w:r>
      <w:r w:rsidRPr="00877244">
        <w:rPr>
          <w:rFonts w:ascii="Times New Roman" w:hAnsi="Times New Roman"/>
          <w:sz w:val="20"/>
          <w:szCs w:val="20"/>
        </w:rPr>
        <w:t xml:space="preserve">local mobility anchor. The IP anchor is assumed to be located in a centralized location. Note, that in </w:t>
      </w:r>
      <w:r>
        <w:rPr>
          <w:rFonts w:ascii="Times New Roman" w:hAnsi="Times New Roman"/>
          <w:sz w:val="20"/>
          <w:szCs w:val="20"/>
        </w:rPr>
        <w:t xml:space="preserve">this </w:t>
      </w:r>
      <w:r w:rsidRPr="00877244">
        <w:rPr>
          <w:rFonts w:ascii="Times New Roman" w:hAnsi="Times New Roman"/>
          <w:sz w:val="20"/>
          <w:szCs w:val="20"/>
        </w:rPr>
        <w:t xml:space="preserve">scenario only one host IP address that is centrally anchored has been assigned to the UE. The IP address is allocated and advertised to outside world by the central IP anchor. So, the </w:t>
      </w:r>
      <w:r w:rsidR="002159CE">
        <w:rPr>
          <w:rFonts w:ascii="Times New Roman" w:hAnsi="Times New Roman"/>
          <w:sz w:val="20"/>
          <w:szCs w:val="20"/>
        </w:rPr>
        <w:t>UPGW</w:t>
      </w:r>
      <w:r w:rsidR="00A42839">
        <w:rPr>
          <w:rFonts w:ascii="Times New Roman" w:hAnsi="Times New Roman"/>
          <w:sz w:val="20"/>
          <w:szCs w:val="20"/>
        </w:rPr>
        <w:t xml:space="preserve"> </w:t>
      </w:r>
      <w:r w:rsidRPr="00877244">
        <w:rPr>
          <w:rFonts w:ascii="Times New Roman" w:hAnsi="Times New Roman"/>
          <w:sz w:val="20"/>
          <w:szCs w:val="20"/>
        </w:rPr>
        <w:t xml:space="preserve">at the </w:t>
      </w:r>
      <w:r w:rsidR="0029444A">
        <w:rPr>
          <w:rFonts w:ascii="Times New Roman" w:hAnsi="Times New Roman"/>
          <w:sz w:val="20"/>
          <w:szCs w:val="20"/>
        </w:rPr>
        <w:t>M</w:t>
      </w:r>
      <w:r w:rsidR="0029444A" w:rsidRPr="00877244">
        <w:rPr>
          <w:rFonts w:ascii="Times New Roman" w:hAnsi="Times New Roman"/>
          <w:sz w:val="20"/>
          <w:szCs w:val="20"/>
        </w:rPr>
        <w:t xml:space="preserve">obility </w:t>
      </w:r>
      <w:r w:rsidR="0029444A">
        <w:rPr>
          <w:rFonts w:ascii="Times New Roman" w:hAnsi="Times New Roman"/>
          <w:sz w:val="20"/>
          <w:szCs w:val="20"/>
        </w:rPr>
        <w:t>A</w:t>
      </w:r>
      <w:r w:rsidR="0029444A" w:rsidRPr="00877244">
        <w:rPr>
          <w:rFonts w:ascii="Times New Roman" w:hAnsi="Times New Roman"/>
          <w:sz w:val="20"/>
          <w:szCs w:val="20"/>
        </w:rPr>
        <w:t xml:space="preserve">nchor </w:t>
      </w:r>
      <w:r w:rsidRPr="00877244">
        <w:rPr>
          <w:rFonts w:ascii="Times New Roman" w:hAnsi="Times New Roman"/>
          <w:sz w:val="20"/>
          <w:szCs w:val="20"/>
        </w:rPr>
        <w:t>1 examines the IP packets</w:t>
      </w:r>
      <w:r w:rsidR="00BF7B21">
        <w:rPr>
          <w:rFonts w:ascii="Times New Roman" w:hAnsi="Times New Roman"/>
          <w:sz w:val="20"/>
          <w:szCs w:val="20"/>
        </w:rPr>
        <w:t xml:space="preserve"> (i.e. destination IP address)</w:t>
      </w:r>
      <w:r w:rsidRPr="00877244">
        <w:rPr>
          <w:rFonts w:ascii="Times New Roman" w:hAnsi="Times New Roman"/>
          <w:sz w:val="20"/>
          <w:szCs w:val="20"/>
        </w:rPr>
        <w:t xml:space="preserve"> sent by the UE and decides whether to encapsulate the IP packet within a tunnel </w:t>
      </w:r>
      <w:r w:rsidR="006439F6">
        <w:rPr>
          <w:rFonts w:ascii="Times New Roman" w:hAnsi="Times New Roman"/>
          <w:sz w:val="20"/>
          <w:szCs w:val="20"/>
        </w:rPr>
        <w:t xml:space="preserve">and transmitted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central IP anchor or it should be transmitted </w:t>
      </w:r>
      <w:r w:rsidR="006439F6">
        <w:rPr>
          <w:rFonts w:ascii="Times New Roman" w:hAnsi="Times New Roman"/>
          <w:sz w:val="20"/>
          <w:szCs w:val="20"/>
        </w:rPr>
        <w:t xml:space="preserve">(e.g. within a tunnel) </w:t>
      </w:r>
      <w:r w:rsidRPr="00877244">
        <w:rPr>
          <w:rFonts w:ascii="Times New Roman" w:hAnsi="Times New Roman"/>
          <w:sz w:val="20"/>
          <w:szCs w:val="20"/>
        </w:rPr>
        <w:t>to</w:t>
      </w:r>
      <w:r w:rsidR="006439F6">
        <w:rPr>
          <w:rFonts w:ascii="Times New Roman" w:hAnsi="Times New Roman"/>
          <w:sz w:val="20"/>
          <w:szCs w:val="20"/>
        </w:rPr>
        <w:t>wards</w:t>
      </w:r>
      <w:r w:rsidRPr="00877244">
        <w:rPr>
          <w:rFonts w:ascii="Times New Roman" w:hAnsi="Times New Roman"/>
          <w:sz w:val="20"/>
          <w:szCs w:val="20"/>
        </w:rPr>
        <w:t xml:space="preserve"> the local application server (</w:t>
      </w:r>
      <w:r w:rsidR="0029444A">
        <w:rPr>
          <w:rFonts w:ascii="Times New Roman" w:hAnsi="Times New Roman"/>
          <w:sz w:val="20"/>
          <w:szCs w:val="20"/>
        </w:rPr>
        <w:t>e.g.</w:t>
      </w:r>
      <w:r w:rsidRPr="00877244">
        <w:rPr>
          <w:rFonts w:ascii="Times New Roman" w:hAnsi="Times New Roman"/>
          <w:sz w:val="20"/>
          <w:szCs w:val="20"/>
        </w:rPr>
        <w:t xml:space="preserve"> CDN).</w:t>
      </w:r>
      <w:r w:rsidRPr="00877244">
        <w:rPr>
          <w:sz w:val="20"/>
          <w:szCs w:val="20"/>
        </w:rPr>
        <w:t xml:space="preserve"> </w:t>
      </w:r>
    </w:p>
    <w:p w14:paraId="76808E16" w14:textId="77777777" w:rsidR="00877244" w:rsidRPr="00A8497F" w:rsidRDefault="00877244" w:rsidP="00877244">
      <w:pPr>
        <w:pStyle w:val="ListParagraph"/>
        <w:numPr>
          <w:ilvl w:val="0"/>
          <w:numId w:val="34"/>
        </w:numPr>
        <w:rPr>
          <w:sz w:val="20"/>
          <w:szCs w:val="20"/>
        </w:rPr>
      </w:pPr>
      <w:r w:rsidRPr="00877244">
        <w:rPr>
          <w:rFonts w:ascii="Times New Roman" w:hAnsi="Times New Roman"/>
          <w:sz w:val="20"/>
          <w:szCs w:val="20"/>
        </w:rPr>
        <w: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3CD7E305" w14:textId="77777777" w:rsidR="00DE0E1E" w:rsidRPr="00A8497F" w:rsidRDefault="00DE0E1E" w:rsidP="00DE0E1E">
      <w:pPr>
        <w:pStyle w:val="ListParagraph"/>
        <w:numPr>
          <w:ilvl w:val="0"/>
          <w:numId w:val="34"/>
        </w:numPr>
        <w:rPr>
          <w:sz w:val="20"/>
          <w:szCs w:val="20"/>
        </w:rPr>
      </w:pPr>
      <w:r>
        <w:rPr>
          <w:rFonts w:ascii="Times New Roman" w:hAnsi="Times New Roman"/>
          <w:sz w:val="20"/>
          <w:szCs w:val="20"/>
        </w:rPr>
        <w:t>Network decides how the traffic is routed</w:t>
      </w:r>
      <w:r w:rsidR="00FC1229">
        <w:rPr>
          <w:rFonts w:ascii="Times New Roman" w:hAnsi="Times New Roman"/>
          <w:sz w:val="20"/>
          <w:szCs w:val="20"/>
        </w:rPr>
        <w:t>,</w:t>
      </w:r>
      <w:r>
        <w:rPr>
          <w:rFonts w:ascii="Times New Roman" w:hAnsi="Times New Roman"/>
          <w:sz w:val="20"/>
          <w:szCs w:val="20"/>
        </w:rPr>
        <w:t xml:space="preserve"> wheth</w:t>
      </w:r>
      <w:r w:rsidR="004F7DB1">
        <w:rPr>
          <w:rFonts w:ascii="Times New Roman" w:hAnsi="Times New Roman"/>
          <w:sz w:val="20"/>
          <w:szCs w:val="20"/>
        </w:rPr>
        <w:t>er it is routed towards the Application Server (AS)</w:t>
      </w:r>
      <w:r>
        <w:rPr>
          <w:rFonts w:ascii="Times New Roman" w:hAnsi="Times New Roman"/>
          <w:sz w:val="20"/>
          <w:szCs w:val="20"/>
        </w:rPr>
        <w:t xml:space="preserve"> </w:t>
      </w:r>
      <w:r w:rsidR="004F7DB1">
        <w:rPr>
          <w:rFonts w:ascii="Times New Roman" w:hAnsi="Times New Roman"/>
          <w:sz w:val="20"/>
          <w:szCs w:val="20"/>
        </w:rPr>
        <w:t xml:space="preserve">in the local network </w:t>
      </w:r>
      <w:r>
        <w:rPr>
          <w:rFonts w:ascii="Times New Roman" w:hAnsi="Times New Roman"/>
          <w:sz w:val="20"/>
          <w:szCs w:val="20"/>
        </w:rPr>
        <w:t xml:space="preserve">or towards the </w:t>
      </w:r>
      <w:r w:rsidR="004F7DB1">
        <w:rPr>
          <w:rFonts w:ascii="Times New Roman" w:hAnsi="Times New Roman"/>
          <w:sz w:val="20"/>
          <w:szCs w:val="20"/>
        </w:rPr>
        <w:t xml:space="preserve">IP anchor targeting </w:t>
      </w:r>
      <w:r>
        <w:rPr>
          <w:rFonts w:ascii="Times New Roman" w:hAnsi="Times New Roman"/>
          <w:sz w:val="20"/>
          <w:szCs w:val="20"/>
        </w:rPr>
        <w:t>D</w:t>
      </w:r>
      <w:r w:rsidR="004F7DB1">
        <w:rPr>
          <w:rFonts w:ascii="Times New Roman" w:hAnsi="Times New Roman"/>
          <w:sz w:val="20"/>
          <w:szCs w:val="20"/>
        </w:rPr>
        <w:t xml:space="preserve">ata </w:t>
      </w:r>
      <w:r>
        <w:rPr>
          <w:rFonts w:ascii="Times New Roman" w:hAnsi="Times New Roman"/>
          <w:sz w:val="20"/>
          <w:szCs w:val="20"/>
        </w:rPr>
        <w:t>N</w:t>
      </w:r>
      <w:r w:rsidR="004F7DB1">
        <w:rPr>
          <w:rFonts w:ascii="Times New Roman" w:hAnsi="Times New Roman"/>
          <w:sz w:val="20"/>
          <w:szCs w:val="20"/>
        </w:rPr>
        <w:t>etwork</w:t>
      </w:r>
      <w:r>
        <w:rPr>
          <w:rFonts w:ascii="Times New Roman" w:hAnsi="Times New Roman"/>
          <w:sz w:val="20"/>
          <w:szCs w:val="20"/>
        </w:rPr>
        <w:t>.</w:t>
      </w:r>
      <w:r w:rsidR="000C592A">
        <w:rPr>
          <w:rFonts w:ascii="Times New Roman" w:hAnsi="Times New Roman"/>
          <w:sz w:val="20"/>
          <w:szCs w:val="20"/>
        </w:rPr>
        <w:t xml:space="preserve"> Thus, the UE is unaware of the traffic redirection in this scenario.</w:t>
      </w:r>
    </w:p>
    <w:p w14:paraId="412D0890" w14:textId="684789FD" w:rsidR="00D40D0F" w:rsidRPr="006439F6" w:rsidRDefault="00463D40" w:rsidP="006439F6">
      <w:pPr>
        <w:pStyle w:val="ListParagraph"/>
        <w:numPr>
          <w:ilvl w:val="0"/>
          <w:numId w:val="34"/>
        </w:numPr>
        <w:rPr>
          <w:sz w:val="20"/>
          <w:szCs w:val="20"/>
        </w:rPr>
      </w:pPr>
      <w:r>
        <w:rPr>
          <w:rFonts w:ascii="Times New Roman" w:hAnsi="Times New Roman"/>
          <w:sz w:val="20"/>
          <w:szCs w:val="20"/>
        </w:rPr>
        <w:t xml:space="preserve">Charging, LI enforcement </w:t>
      </w:r>
      <w:r w:rsidR="00A42839">
        <w:rPr>
          <w:rFonts w:ascii="Times New Roman" w:hAnsi="Times New Roman"/>
          <w:sz w:val="20"/>
          <w:szCs w:val="20"/>
        </w:rPr>
        <w:t xml:space="preserve">for traffic directed towards AS in the local network </w:t>
      </w:r>
      <w:r>
        <w:rPr>
          <w:rFonts w:ascii="Times New Roman" w:hAnsi="Times New Roman"/>
          <w:sz w:val="20"/>
          <w:szCs w:val="20"/>
        </w:rPr>
        <w:t>should happen in the</w:t>
      </w:r>
      <w:r w:rsidR="00A42839">
        <w:rPr>
          <w:rFonts w:ascii="Times New Roman" w:hAnsi="Times New Roman"/>
          <w:sz w:val="20"/>
          <w:szCs w:val="20"/>
        </w:rPr>
        <w:t xml:space="preserve"> user plane processing function collocated with the</w:t>
      </w:r>
      <w:r>
        <w:rPr>
          <w:rFonts w:ascii="Times New Roman" w:hAnsi="Times New Roman"/>
          <w:sz w:val="20"/>
          <w:szCs w:val="20"/>
        </w:rPr>
        <w:t xml:space="preserve"> mobility anchor.</w:t>
      </w:r>
    </w:p>
    <w:p w14:paraId="77AE5CAB" w14:textId="6E06178D" w:rsidR="00877244" w:rsidRDefault="00AE6C31" w:rsidP="00877244">
      <w:pPr>
        <w:pStyle w:val="ListParagraph"/>
      </w:pPr>
      <w:r>
        <w:rPr>
          <w:noProof/>
        </w:rPr>
        <w:lastRenderedPageBreak/>
        <w:drawing>
          <wp:inline distT="0" distB="0" distL="0" distR="0" wp14:anchorId="0A80615C" wp14:editId="5D94063B">
            <wp:extent cx="5387415" cy="24568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9534" cy="2457781"/>
                    </a:xfrm>
                    <a:prstGeom prst="rect">
                      <a:avLst/>
                    </a:prstGeom>
                    <a:noFill/>
                  </pic:spPr>
                </pic:pic>
              </a:graphicData>
            </a:graphic>
          </wp:inline>
        </w:drawing>
      </w:r>
    </w:p>
    <w:p w14:paraId="7725FC96" w14:textId="77777777" w:rsidR="00940CA8" w:rsidRPr="00877244" w:rsidRDefault="00940CA8" w:rsidP="00D43D37">
      <w:pPr>
        <w:jc w:val="center"/>
      </w:pPr>
      <w:r>
        <w:t>Figure 2: Scenario 2 - UE accessing both local and centralized services</w:t>
      </w:r>
    </w:p>
    <w:p w14:paraId="0757F910" w14:textId="77777777" w:rsidR="00877244" w:rsidRDefault="00877244" w:rsidP="00877244">
      <w:pPr>
        <w:pStyle w:val="Heading1"/>
      </w:pPr>
      <w:r>
        <w:t>Scenario 3</w:t>
      </w:r>
    </w:p>
    <w:p w14:paraId="54FA83F2" w14:textId="77777777" w:rsidR="00877244" w:rsidRDefault="00877244" w:rsidP="00877244">
      <w:pPr>
        <w:pStyle w:val="Heading1"/>
        <w:rPr>
          <w:rFonts w:ascii="Times New Roman" w:hAnsi="Times New Roman"/>
          <w:color w:val="000000"/>
          <w:sz w:val="20"/>
        </w:rPr>
      </w:pPr>
      <w:r>
        <w:rPr>
          <w:rFonts w:ascii="Times New Roman" w:hAnsi="Times New Roman"/>
          <w:color w:val="000000"/>
          <w:sz w:val="20"/>
        </w:rPr>
        <w:t>Description:</w:t>
      </w:r>
    </w:p>
    <w:p w14:paraId="29A4D067" w14:textId="77777777" w:rsidR="00877244" w:rsidRPr="00877244" w:rsidRDefault="00877244" w:rsidP="00877244">
      <w:pPr>
        <w:pStyle w:val="ListParagraph"/>
        <w:numPr>
          <w:ilvl w:val="0"/>
          <w:numId w:val="34"/>
        </w:numPr>
      </w:pPr>
      <w:r w:rsidRPr="00877244">
        <w:rPr>
          <w:rFonts w:ascii="Times New Roman" w:hAnsi="Times New Roman"/>
          <w:sz w:val="20"/>
          <w:szCs w:val="20"/>
        </w:rPr>
        <w:t xml:space="preserve">UE has access to </w:t>
      </w:r>
      <w:r>
        <w:rPr>
          <w:rFonts w:ascii="Times New Roman" w:hAnsi="Times New Roman"/>
          <w:sz w:val="20"/>
          <w:szCs w:val="20"/>
        </w:rPr>
        <w:t>a locally distributed</w:t>
      </w:r>
      <w:r w:rsidRPr="00877244">
        <w:rPr>
          <w:rFonts w:ascii="Times New Roman" w:hAnsi="Times New Roman"/>
          <w:sz w:val="20"/>
          <w:szCs w:val="20"/>
        </w:rPr>
        <w:t xml:space="preserve"> service via</w:t>
      </w:r>
      <w:r>
        <w:rPr>
          <w:rFonts w:ascii="Times New Roman" w:hAnsi="Times New Roman"/>
          <w:sz w:val="20"/>
          <w:szCs w:val="20"/>
        </w:rPr>
        <w:t xml:space="preserve"> local mobility anchor and local</w:t>
      </w:r>
      <w:r w:rsidRPr="00877244">
        <w:rPr>
          <w:rFonts w:ascii="Times New Roman" w:hAnsi="Times New Roman"/>
          <w:sz w:val="20"/>
          <w:szCs w:val="20"/>
        </w:rPr>
        <w:t xml:space="preserve"> IP anchor. </w:t>
      </w:r>
      <w:r>
        <w:rPr>
          <w:rFonts w:ascii="Times New Roman" w:hAnsi="Times New Roman"/>
          <w:sz w:val="20"/>
          <w:szCs w:val="20"/>
        </w:rPr>
        <w:t xml:space="preserve">It is assumed that the </w:t>
      </w:r>
      <w:r w:rsidRPr="00877244">
        <w:rPr>
          <w:rFonts w:ascii="Times New Roman" w:hAnsi="Times New Roman"/>
          <w:sz w:val="20"/>
          <w:szCs w:val="20"/>
        </w:rPr>
        <w:t>application server</w:t>
      </w:r>
      <w:r>
        <w:rPr>
          <w:rFonts w:ascii="Times New Roman" w:hAnsi="Times New Roman"/>
          <w:sz w:val="20"/>
          <w:szCs w:val="20"/>
        </w:rPr>
        <w:t xml:space="preserve"> is</w:t>
      </w:r>
      <w:r w:rsidRPr="00877244">
        <w:rPr>
          <w:rFonts w:ascii="Times New Roman" w:hAnsi="Times New Roman"/>
          <w:sz w:val="20"/>
          <w:szCs w:val="20"/>
        </w:rPr>
        <w:t xml:space="preserve"> running in </w:t>
      </w:r>
      <w:r>
        <w:rPr>
          <w:rFonts w:ascii="Times New Roman" w:hAnsi="Times New Roman"/>
          <w:sz w:val="20"/>
          <w:szCs w:val="20"/>
        </w:rPr>
        <w:t>an</w:t>
      </w:r>
      <w:r w:rsidRPr="00877244">
        <w:rPr>
          <w:rFonts w:ascii="Times New Roman" w:hAnsi="Times New Roman"/>
          <w:sz w:val="20"/>
          <w:szCs w:val="20"/>
        </w:rPr>
        <w:t xml:space="preserve"> edge cloud</w:t>
      </w:r>
      <w:r>
        <w:rPr>
          <w:rFonts w:ascii="Times New Roman" w:hAnsi="Times New Roman"/>
          <w:sz w:val="20"/>
          <w:szCs w:val="20"/>
        </w:rPr>
        <w:t xml:space="preserve"> (e.g. V2X services that requires lowest possible latency). So, when the UE moves, mobility anchor, IP anchor and application server instance </w:t>
      </w:r>
      <w:r w:rsidR="00FC1229">
        <w:rPr>
          <w:rFonts w:ascii="Times New Roman" w:hAnsi="Times New Roman"/>
          <w:sz w:val="20"/>
          <w:szCs w:val="20"/>
        </w:rPr>
        <w:t xml:space="preserve">are all relocated </w:t>
      </w:r>
      <w:r>
        <w:rPr>
          <w:rFonts w:ascii="Times New Roman" w:hAnsi="Times New Roman"/>
          <w:sz w:val="20"/>
          <w:szCs w:val="20"/>
        </w:rPr>
        <w:t xml:space="preserve">(i.e. application instance moves along with the UE). </w:t>
      </w:r>
    </w:p>
    <w:p w14:paraId="32DBD211" w14:textId="2E32B998" w:rsidR="00877244" w:rsidRDefault="00877244" w:rsidP="00877244">
      <w:pPr>
        <w:ind w:left="360"/>
      </w:pPr>
    </w:p>
    <w:p w14:paraId="36169711" w14:textId="5F396D13" w:rsidR="002159CE" w:rsidRDefault="00AE6C31" w:rsidP="00877244">
      <w:pPr>
        <w:ind w:left="360"/>
      </w:pPr>
      <w:r>
        <w:rPr>
          <w:noProof/>
          <w:lang w:val="en-US" w:eastAsia="en-US"/>
        </w:rPr>
        <w:drawing>
          <wp:inline distT="0" distB="0" distL="0" distR="0" wp14:anchorId="7E6B2B2A" wp14:editId="20CF140D">
            <wp:extent cx="3899834" cy="33950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p>
    <w:p w14:paraId="1BAE2631" w14:textId="77777777" w:rsidR="00940CA8" w:rsidRDefault="00940CA8" w:rsidP="00D43D37">
      <w:pPr>
        <w:jc w:val="center"/>
      </w:pPr>
      <w:r>
        <w:t>Figure 3: Scenario 3 - UE accessing local services</w:t>
      </w:r>
    </w:p>
    <w:p w14:paraId="02FBF66D" w14:textId="644D2F78" w:rsidR="00877244" w:rsidRDefault="00877244" w:rsidP="00877244">
      <w:pPr>
        <w:ind w:left="360"/>
      </w:pPr>
      <w:r w:rsidRPr="00877244">
        <w:rPr>
          <w:b/>
        </w:rPr>
        <w:t>Note</w:t>
      </w:r>
      <w:r w:rsidR="00F768AE">
        <w:rPr>
          <w:b/>
        </w:rPr>
        <w:t xml:space="preserve"> 1</w:t>
      </w:r>
      <w:r w:rsidRPr="00877244">
        <w:rPr>
          <w:b/>
        </w:rPr>
        <w:t>:</w:t>
      </w:r>
      <w:r>
        <w:t xml:space="preserve"> In case, the UE supports IPv6 multi-homing, the UE could receive 2 IPv6 prefixes - one from a local IP anchor and another from a centralized IP anchor (IETF RFC 4177). Thus combination of scenarios 1 and 3 can be envisioned</w:t>
      </w:r>
      <w:r w:rsidR="000C592A">
        <w:t xml:space="preserve"> for the same PDU session</w:t>
      </w:r>
      <w:r>
        <w:t>.</w:t>
      </w:r>
      <w:r w:rsidR="00325993">
        <w:t xml:space="preserve"> </w:t>
      </w:r>
      <w:r w:rsidR="000C592A">
        <w:t xml:space="preserve">The main difference between scenario and multi-homing scenario for a single PDU session is that the UE decides when the traffic is intended for central IP anchor or local IP anchor </w:t>
      </w:r>
      <w:r w:rsidR="00CB4C10">
        <w:t xml:space="preserve">(e.g. </w:t>
      </w:r>
      <w:r w:rsidR="000C592A">
        <w:t>by choosing the appropriate source IP address</w:t>
      </w:r>
      <w:r w:rsidR="00CB4C10">
        <w:t>)</w:t>
      </w:r>
      <w:r w:rsidR="000C592A">
        <w:t xml:space="preserve">. </w:t>
      </w:r>
    </w:p>
    <w:p w14:paraId="17297829" w14:textId="5DFAD122" w:rsidR="00F768AE" w:rsidRDefault="00F768AE" w:rsidP="00877244">
      <w:pPr>
        <w:ind w:left="360"/>
      </w:pPr>
      <w:r>
        <w:rPr>
          <w:b/>
        </w:rPr>
        <w:lastRenderedPageBreak/>
        <w:t>Note 2:</w:t>
      </w:r>
      <w:r>
        <w:t xml:space="preserve"> the figures 1, 2 and 3 show only the initial (before HO) and final states (after HO). Intermediate states </w:t>
      </w:r>
      <w:r w:rsidR="002159CE">
        <w:t>(</w:t>
      </w:r>
      <w:r>
        <w:t xml:space="preserve">User plane path during the HO) are not shown here. </w:t>
      </w:r>
    </w:p>
    <w:p w14:paraId="2CF37817" w14:textId="77777777" w:rsidR="00A42839" w:rsidRDefault="00A42839" w:rsidP="00A42839">
      <w:r>
        <w:t>Based on this analysis, we believe that session continuity solutions should be specified for scenario 2, scenario 3 and potential variants.</w:t>
      </w:r>
    </w:p>
    <w:p w14:paraId="1352E7DE" w14:textId="77777777" w:rsidR="00A42839" w:rsidRPr="0098364B" w:rsidRDefault="00A42839" w:rsidP="00A42839">
      <w:pPr>
        <w:pStyle w:val="Heading1"/>
        <w:spacing w:before="100" w:beforeAutospacing="1" w:after="100" w:afterAutospacing="1"/>
        <w:rPr>
          <w:lang w:eastAsia="zh-CN"/>
        </w:rPr>
      </w:pPr>
      <w:r w:rsidRPr="00A606C9">
        <w:rPr>
          <w:lang w:eastAsia="zh-CN"/>
        </w:rPr>
        <w:t>Proposal</w:t>
      </w:r>
    </w:p>
    <w:p w14:paraId="6E95FD7F" w14:textId="77777777" w:rsidR="00A42839" w:rsidRPr="0098364B" w:rsidRDefault="00A42839" w:rsidP="00A42839">
      <w:pPr>
        <w:pStyle w:val="B1"/>
        <w:spacing w:before="100" w:beforeAutospacing="1" w:after="100" w:afterAutospacing="1"/>
        <w:ind w:left="0" w:firstLine="0"/>
        <w:rPr>
          <w:lang w:eastAsia="zh-CN"/>
        </w:rPr>
      </w:pPr>
      <w:r w:rsidRPr="00A606C9">
        <w:rPr>
          <w:lang w:eastAsia="zh-CN"/>
        </w:rPr>
        <w:t xml:space="preserve">It is proposed to add the following </w:t>
      </w:r>
      <w:r>
        <w:rPr>
          <w:lang w:eastAsia="zh-CN"/>
        </w:rPr>
        <w:t xml:space="preserve">solution </w:t>
      </w:r>
      <w:r w:rsidRPr="00A606C9">
        <w:rPr>
          <w:lang w:eastAsia="zh-CN"/>
        </w:rPr>
        <w:t>to the TR 23.799 “</w:t>
      </w:r>
      <w:r w:rsidRPr="00A606C9">
        <w:t>Study on Architecture for Next Generation System”</w:t>
      </w:r>
      <w:r>
        <w:rPr>
          <w:lang w:eastAsia="zh-CN"/>
        </w:rPr>
        <w:t xml:space="preserve"> V0.3.0.</w:t>
      </w:r>
    </w:p>
    <w:p w14:paraId="0B2AE6C7" w14:textId="0D9BCF77" w:rsidR="00A42839" w:rsidRPr="0098364B" w:rsidRDefault="00A42839" w:rsidP="00A42839">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Pr>
          <w:rFonts w:ascii="Arial" w:hAnsi="Arial" w:cs="Arial"/>
          <w:color w:val="FF0000"/>
          <w:sz w:val="28"/>
          <w:szCs w:val="28"/>
          <w:lang w:val="en-US"/>
        </w:rPr>
        <w:t>* * * Start of changes * * * *</w:t>
      </w:r>
      <w:r w:rsidR="00B10150">
        <w:rPr>
          <w:rFonts w:ascii="Arial" w:hAnsi="Arial" w:cs="Arial"/>
          <w:color w:val="FF0000"/>
          <w:sz w:val="28"/>
          <w:szCs w:val="28"/>
          <w:lang w:val="en-US"/>
        </w:rPr>
        <w:t xml:space="preserve"> (all new text)</w:t>
      </w:r>
    </w:p>
    <w:p w14:paraId="07E41AAA" w14:textId="77777777" w:rsidR="00A42839" w:rsidRDefault="00A42839" w:rsidP="00A42839">
      <w:pPr>
        <w:pStyle w:val="Heading1"/>
        <w:spacing w:before="100" w:beforeAutospacing="1" w:after="100" w:afterAutospacing="1"/>
        <w:rPr>
          <w:lang w:eastAsia="zh-CN"/>
        </w:rPr>
      </w:pPr>
      <w:bookmarkStart w:id="6" w:name="_Toc442563435"/>
      <w:bookmarkStart w:id="7" w:name="_Toc442884046"/>
      <w:bookmarkStart w:id="8" w:name="_Toc442892830"/>
      <w:bookmarkEnd w:id="1"/>
      <w:bookmarkEnd w:id="2"/>
      <w:bookmarkEnd w:id="3"/>
      <w:bookmarkEnd w:id="4"/>
      <w:bookmarkEnd w:id="5"/>
      <w:r>
        <w:t>6</w:t>
      </w:r>
      <w:r w:rsidRPr="00235394">
        <w:tab/>
      </w:r>
      <w:r>
        <w:t>Solutions</w:t>
      </w:r>
      <w:bookmarkEnd w:id="6"/>
      <w:bookmarkEnd w:id="7"/>
      <w:bookmarkEnd w:id="8"/>
    </w:p>
    <w:p w14:paraId="54DFB257" w14:textId="77777777" w:rsidR="00A42839" w:rsidRDefault="00A42839" w:rsidP="00A42839">
      <w:pPr>
        <w:pStyle w:val="Heading2"/>
      </w:pPr>
      <w:bookmarkStart w:id="9" w:name="_Toc445247665"/>
      <w:bookmarkStart w:id="10" w:name="_Toc445332177"/>
      <w:bookmarkStart w:id="11" w:name="_Toc445372781"/>
      <w:bookmarkStart w:id="12" w:name="_Toc445384250"/>
      <w:bookmarkStart w:id="13" w:name="_Toc442563436"/>
      <w:bookmarkStart w:id="14" w:name="_Toc442884047"/>
      <w:bookmarkStart w:id="15" w:name="_Toc442892831"/>
      <w:r>
        <w:t>6</w:t>
      </w:r>
      <w:r w:rsidRPr="00235394">
        <w:t>.</w:t>
      </w:r>
      <w:r>
        <w:t>x</w:t>
      </w:r>
      <w:r w:rsidRPr="00235394">
        <w:tab/>
      </w:r>
      <w:r>
        <w:t xml:space="preserve">Solutions for Key Issue </w:t>
      </w:r>
      <w:bookmarkEnd w:id="9"/>
      <w:r>
        <w:t xml:space="preserve">5, 6: </w:t>
      </w:r>
      <w:bookmarkEnd w:id="10"/>
      <w:bookmarkEnd w:id="11"/>
      <w:bookmarkEnd w:id="12"/>
      <w:r w:rsidRPr="00BC0762">
        <w:t>Enabling (re)selection of</w:t>
      </w:r>
      <w:r w:rsidRPr="00C06315">
        <w:t xml:space="preserve"> efficient user plane paths</w:t>
      </w:r>
      <w:r>
        <w:t xml:space="preserve">, </w:t>
      </w:r>
      <w:r w:rsidR="007D38A3" w:rsidRPr="0025262B">
        <w:t>Support</w:t>
      </w:r>
      <w:r w:rsidR="007D38A3">
        <w:t xml:space="preserve"> for</w:t>
      </w:r>
      <w:r w:rsidR="007D38A3" w:rsidRPr="0025262B">
        <w:t xml:space="preserve"> </w:t>
      </w:r>
      <w:r w:rsidR="007D38A3" w:rsidRPr="0025262B">
        <w:rPr>
          <w:lang w:val="en-US"/>
        </w:rPr>
        <w:t xml:space="preserve">session </w:t>
      </w:r>
      <w:r w:rsidR="007D38A3">
        <w:rPr>
          <w:lang w:val="en-US"/>
        </w:rPr>
        <w:t>and service</w:t>
      </w:r>
      <w:r w:rsidR="007D38A3" w:rsidRPr="0025262B">
        <w:rPr>
          <w:lang w:val="en-US"/>
        </w:rPr>
        <w:t xml:space="preserve"> continuity</w:t>
      </w:r>
    </w:p>
    <w:p w14:paraId="24C9917E" w14:textId="77777777" w:rsidR="00A42839" w:rsidRPr="008A40CD" w:rsidRDefault="00A42839" w:rsidP="00A42839">
      <w:pPr>
        <w:pStyle w:val="Heading3"/>
        <w:rPr>
          <w:lang w:eastAsia="zh-CN"/>
        </w:rPr>
      </w:pPr>
      <w:bookmarkStart w:id="16" w:name="_Toc445245059"/>
      <w:bookmarkStart w:id="17" w:name="_Toc445245182"/>
      <w:bookmarkStart w:id="18" w:name="_Toc445247658"/>
      <w:bookmarkStart w:id="19" w:name="_Toc445332170"/>
      <w:bookmarkStart w:id="20" w:name="_Toc445372773"/>
      <w:bookmarkStart w:id="21" w:name="_Toc445384242"/>
      <w:r>
        <w:t>6</w:t>
      </w:r>
      <w:r w:rsidRPr="00235394">
        <w:t>.</w:t>
      </w:r>
      <w:r>
        <w:t>x.y</w:t>
      </w:r>
      <w:r w:rsidRPr="00235394">
        <w:tab/>
      </w:r>
      <w:r w:rsidRPr="006E7BBB">
        <w:t xml:space="preserve">Solution </w:t>
      </w:r>
      <w:r>
        <w:t>x.y</w:t>
      </w:r>
      <w:r w:rsidRPr="006E7BBB">
        <w:t xml:space="preserve">: </w:t>
      </w:r>
      <w:bookmarkEnd w:id="13"/>
      <w:bookmarkEnd w:id="14"/>
      <w:bookmarkEnd w:id="15"/>
      <w:bookmarkEnd w:id="16"/>
      <w:bookmarkEnd w:id="17"/>
      <w:bookmarkEnd w:id="18"/>
      <w:bookmarkEnd w:id="19"/>
      <w:bookmarkEnd w:id="20"/>
      <w:bookmarkEnd w:id="21"/>
      <w:r w:rsidR="007D38A3">
        <w:t>Solution to support Session continuity to enable (re)selection of efficient user plane paths</w:t>
      </w:r>
    </w:p>
    <w:p w14:paraId="63DF591A" w14:textId="77777777" w:rsidR="00A42839" w:rsidRDefault="00A42839" w:rsidP="00A42839">
      <w:r>
        <w:t xml:space="preserve">The Solution applies to </w:t>
      </w:r>
      <w:r w:rsidRPr="00C1650A">
        <w:t>Key issue 5: Enabling (re)selection of efficient user plane paths</w:t>
      </w:r>
      <w:r>
        <w:t xml:space="preserve">, </w:t>
      </w:r>
      <w:r w:rsidR="00F369C0">
        <w:t>e</w:t>
      </w:r>
      <w:r>
        <w:t>specially the following issues:</w:t>
      </w:r>
    </w:p>
    <w:p w14:paraId="0A6A1B7B" w14:textId="77777777" w:rsidR="00A42839" w:rsidRDefault="00A42839" w:rsidP="00A42839">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23ACF9C7" w14:textId="77777777" w:rsidR="00A42839" w:rsidRDefault="00A42839" w:rsidP="00A42839">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3DF714B2" w14:textId="77777777" w:rsidR="00F369C0" w:rsidRDefault="00F369C0" w:rsidP="00F369C0">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14:paraId="4AE1BC7E" w14:textId="77777777" w:rsidR="00F369C0" w:rsidRDefault="00F369C0" w:rsidP="00F369C0">
      <w:pPr>
        <w:pStyle w:val="B1"/>
      </w:pPr>
      <w:r w:rsidRPr="00660E99">
        <w:t>-</w:t>
      </w:r>
      <w:r w:rsidRPr="00660E99">
        <w:tab/>
      </w:r>
      <w:r w:rsidRPr="00164D02">
        <w:t>The types of sessions to be considered in the context of session continuity;</w:t>
      </w:r>
    </w:p>
    <w:p w14:paraId="510900B8" w14:textId="77777777" w:rsidR="00F369C0" w:rsidRDefault="00F369C0" w:rsidP="00F369C0">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616D6F9A" w14:textId="77777777" w:rsidR="00262922" w:rsidRDefault="00262922" w:rsidP="00B10150">
      <w:pPr>
        <w:pStyle w:val="NO"/>
      </w:pPr>
      <w:r>
        <w:t>Editor’s note: This solution assumes support for IP services. Extending this for supporting non-IP (e.g. Ethernet) services is FFS.</w:t>
      </w:r>
    </w:p>
    <w:p w14:paraId="3E5F6234" w14:textId="77777777" w:rsidR="00F369C0" w:rsidRDefault="00F369C0" w:rsidP="00991BF7">
      <w:pPr>
        <w:pStyle w:val="Heading4"/>
      </w:pPr>
      <w:r>
        <w:t>6</w:t>
      </w:r>
      <w:r w:rsidRPr="00235394">
        <w:t>.</w:t>
      </w:r>
      <w:r w:rsidR="00991BF7">
        <w:t>x</w:t>
      </w:r>
      <w:r>
        <w:t>.</w:t>
      </w:r>
      <w:r w:rsidR="00991BF7">
        <w:t>y</w:t>
      </w:r>
      <w:r>
        <w:t>.1</w:t>
      </w:r>
      <w:r w:rsidRPr="00235394">
        <w:tab/>
      </w:r>
      <w:r>
        <w:t>Architecture</w:t>
      </w:r>
      <w:r w:rsidRPr="001D6A1F">
        <w:t xml:space="preserve"> description </w:t>
      </w:r>
    </w:p>
    <w:p w14:paraId="6C473702" w14:textId="77777777" w:rsidR="00F369C0" w:rsidRDefault="00F369C0" w:rsidP="00F369C0">
      <w:r>
        <w:t xml:space="preserve">This solution assumes the following </w:t>
      </w:r>
      <w:r w:rsidR="00435A21">
        <w:t xml:space="preserve">user plane </w:t>
      </w:r>
      <w:r>
        <w:t>architecture:</w:t>
      </w:r>
    </w:p>
    <w:p w14:paraId="03164AEE" w14:textId="3F036399" w:rsidR="00F369C0" w:rsidRDefault="00F369C0" w:rsidP="00F369C0">
      <w:pPr>
        <w:pStyle w:val="B1"/>
      </w:pPr>
      <w:r w:rsidRPr="00660E99">
        <w:t>-</w:t>
      </w:r>
      <w:r>
        <w:t xml:space="preserve">  </w:t>
      </w:r>
      <w:r w:rsidR="00435A21">
        <w:t xml:space="preserve">  </w:t>
      </w:r>
      <w:r w:rsidR="00FF3196">
        <w:t xml:space="preserve">UPGW @ </w:t>
      </w:r>
      <w:r w:rsidR="00435A21">
        <w:t>Mobility anchor</w:t>
      </w:r>
      <w:r w:rsidR="00FF3196">
        <w:t xml:space="preserve"> </w:t>
      </w:r>
      <w:r w:rsidR="00435A21">
        <w:t>function: It acts as a mobility anchor for inter-5GNB handover. It also supports charging, lawful interception. It supports packet routing and packet forwarding functionality. In addition, it has the ability to examine</w:t>
      </w:r>
      <w:r w:rsidR="00435A21" w:rsidRPr="00877244">
        <w:t xml:space="preserve"> the destination IP address of IP pa</w:t>
      </w:r>
      <w:r w:rsidR="00435A21">
        <w:t>ckets sent by the UE and determine how the packet should be routed. For traffic that is offloaded directly</w:t>
      </w:r>
      <w:r w:rsidR="00B66351">
        <w:t xml:space="preserve"> to services domain from this function</w:t>
      </w:r>
      <w:r w:rsidR="00435A21">
        <w:t>, it also supports maximum bit rate enforcement (e.g. APN-AMBR type) functionality for the PDU session.</w:t>
      </w:r>
    </w:p>
    <w:p w14:paraId="0945420A" w14:textId="1109F824" w:rsidR="00F369C0" w:rsidRDefault="00F369C0" w:rsidP="00F369C0">
      <w:pPr>
        <w:pStyle w:val="B1"/>
      </w:pPr>
      <w:r w:rsidRPr="00660E99">
        <w:t>-</w:t>
      </w:r>
      <w:r w:rsidRPr="00660E99">
        <w:tab/>
      </w:r>
      <w:r w:rsidR="00FF3196">
        <w:t xml:space="preserve">UPGW @ </w:t>
      </w:r>
      <w:r w:rsidR="00435A21">
        <w:t xml:space="preserve">IP anchor function: </w:t>
      </w:r>
      <w:r w:rsidR="00B66351">
        <w:t>It acts as an IP anchor by advertising IP address</w:t>
      </w:r>
      <w:r w:rsidR="00435A21" w:rsidRPr="00877244">
        <w:t xml:space="preserve"> to outside world.</w:t>
      </w:r>
      <w:r w:rsidR="00B66351">
        <w:t xml:space="preserve"> It supports charging, lawful interception. </w:t>
      </w:r>
      <w:r>
        <w:t xml:space="preserve">The traffic from/to the </w:t>
      </w:r>
      <w:r w:rsidR="00435A21">
        <w:t>external world</w:t>
      </w:r>
      <w:r>
        <w:t xml:space="preserve"> pass through th</w:t>
      </w:r>
      <w:r w:rsidR="00435A21">
        <w:t>e</w:t>
      </w:r>
      <w:r>
        <w:t xml:space="preserve"> U</w:t>
      </w:r>
      <w:r w:rsidR="00435A21">
        <w:t xml:space="preserve">ser </w:t>
      </w:r>
      <w:r>
        <w:t>P</w:t>
      </w:r>
      <w:r w:rsidR="00435A21">
        <w:t>lane Processing</w:t>
      </w:r>
      <w:r>
        <w:t xml:space="preserve"> function wherever the UE located.</w:t>
      </w:r>
      <w:r w:rsidR="00B66351">
        <w:t xml:space="preserve"> It also supports maximum bit rate enforcement (e.g. APN-AMBR type) functionality for the PDU session.</w:t>
      </w:r>
    </w:p>
    <w:p w14:paraId="4103283E" w14:textId="77777777" w:rsidR="0088456E" w:rsidRDefault="00435A21" w:rsidP="0088456E">
      <w:pPr>
        <w:pStyle w:val="B1"/>
        <w:ind w:left="0" w:firstLine="0"/>
      </w:pPr>
      <w:r>
        <w:lastRenderedPageBreak/>
        <w:t xml:space="preserve">                                  </w:t>
      </w:r>
      <w:r w:rsidR="001C48F9">
        <w:rPr>
          <w:noProof/>
          <w:lang w:val="en-US" w:eastAsia="en-US"/>
        </w:rPr>
        <w:drawing>
          <wp:inline distT="0" distB="0" distL="0" distR="0" wp14:anchorId="5B6C7934" wp14:editId="6B72B11B">
            <wp:extent cx="4676775" cy="10966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0856" cy="1099922"/>
                    </a:xfrm>
                    <a:prstGeom prst="rect">
                      <a:avLst/>
                    </a:prstGeom>
                    <a:noFill/>
                  </pic:spPr>
                </pic:pic>
              </a:graphicData>
            </a:graphic>
          </wp:inline>
        </w:drawing>
      </w:r>
    </w:p>
    <w:p w14:paraId="312B9C3F" w14:textId="77777777" w:rsidR="00435A21" w:rsidRDefault="00435A21" w:rsidP="00435A21">
      <w:pPr>
        <w:jc w:val="center"/>
      </w:pPr>
      <w:r>
        <w:t>Figure 6.</w:t>
      </w:r>
      <w:r w:rsidR="00991BF7">
        <w:t>x</w:t>
      </w:r>
      <w:r>
        <w:t>.</w:t>
      </w:r>
      <w:r w:rsidR="00991BF7">
        <w:t>y</w:t>
      </w:r>
      <w:r>
        <w:t>.1-1 User plane Architecture for the solution</w:t>
      </w:r>
    </w:p>
    <w:p w14:paraId="7115DD3F" w14:textId="77777777" w:rsidR="00991BF7" w:rsidRDefault="00B66351" w:rsidP="00C033CD">
      <w:pPr>
        <w:pStyle w:val="B1"/>
        <w:ind w:left="0" w:firstLine="0"/>
      </w:pPr>
      <w:r>
        <w:t>This solution proposes session continuity for the following scenarios:</w:t>
      </w:r>
      <w:r w:rsidR="00991BF7">
        <w:t xml:space="preserve">        </w:t>
      </w:r>
    </w:p>
    <w:p w14:paraId="6ED5BB36" w14:textId="77777777" w:rsidR="00991BF7" w:rsidRDefault="00991BF7" w:rsidP="00991BF7">
      <w:pPr>
        <w:pStyle w:val="Heading4"/>
        <w:rPr>
          <w:lang w:eastAsia="zh-CN"/>
        </w:rPr>
      </w:pPr>
      <w:r>
        <w:t>6</w:t>
      </w:r>
      <w:r w:rsidRPr="00235394">
        <w:t>.</w:t>
      </w:r>
      <w:r w:rsidR="00A8497F">
        <w:t>x</w:t>
      </w:r>
      <w:r>
        <w:t>.</w:t>
      </w:r>
      <w:r w:rsidR="00A8497F">
        <w:t>y</w:t>
      </w:r>
      <w:r>
        <w:t>.</w:t>
      </w:r>
      <w:r w:rsidRPr="00E0311C">
        <w:rPr>
          <w:lang w:eastAsia="zh-CN"/>
        </w:rPr>
        <w:t>2</w:t>
      </w:r>
      <w:r w:rsidRPr="00E0311C">
        <w:rPr>
          <w:lang w:eastAsia="zh-CN"/>
        </w:rPr>
        <w:tab/>
        <w:t>Function description</w:t>
      </w:r>
    </w:p>
    <w:p w14:paraId="187BF43D" w14:textId="77777777" w:rsidR="00991BF7" w:rsidRDefault="00C033CD" w:rsidP="00991BF7">
      <w:pPr>
        <w:rPr>
          <w:lang w:eastAsia="zh-CN"/>
        </w:rPr>
      </w:pPr>
      <w:r>
        <w:rPr>
          <w:lang w:eastAsia="zh-CN"/>
        </w:rPr>
        <w:t>This section provides functional description for the solution to support session/service continuity for both scenarios:</w:t>
      </w:r>
    </w:p>
    <w:p w14:paraId="6655981B" w14:textId="77777777" w:rsidR="00C033CD" w:rsidRDefault="00C033CD" w:rsidP="00C033CD">
      <w:pPr>
        <w:pStyle w:val="B1"/>
      </w:pPr>
      <w:r>
        <w:rPr>
          <w:lang w:eastAsia="zh-CN"/>
        </w:rPr>
        <w:t>-</w:t>
      </w:r>
      <w:r>
        <w:rPr>
          <w:lang w:eastAsia="zh-CN"/>
        </w:rPr>
        <w:tab/>
      </w:r>
      <w:r>
        <w:t>Multi- edge scenario with ‘break-out’ to local service edge, while IP anchor stays central</w:t>
      </w:r>
    </w:p>
    <w:p w14:paraId="7CB93CBD" w14:textId="77777777" w:rsidR="00C033CD" w:rsidRDefault="00C033CD" w:rsidP="00C033CD">
      <w:pPr>
        <w:pStyle w:val="B1"/>
      </w:pPr>
      <w:r>
        <w:t>-</w:t>
      </w:r>
      <w:r>
        <w:tab/>
        <w:t>IP anchor in the local service edge</w:t>
      </w:r>
    </w:p>
    <w:p w14:paraId="695C254E" w14:textId="77777777" w:rsidR="00C033CD" w:rsidRDefault="00C033CD" w:rsidP="00C033CD">
      <w:pPr>
        <w:pStyle w:val="Heading5"/>
      </w:pPr>
      <w:r>
        <w:t>6.</w:t>
      </w:r>
      <w:r w:rsidR="00A8497F">
        <w:t>x</w:t>
      </w:r>
      <w:r>
        <w:t>.</w:t>
      </w:r>
      <w:r w:rsidR="00A8497F">
        <w:t>y</w:t>
      </w:r>
      <w:r>
        <w:t>.2.1</w:t>
      </w:r>
      <w:r>
        <w:tab/>
        <w:t>Multi- edge scenario with ‘break-out’ to local service edge, while IP anchor stays central</w:t>
      </w:r>
    </w:p>
    <w:p w14:paraId="0F100AEA" w14:textId="04BF9520" w:rsidR="00C033CD" w:rsidRDefault="00C033CD" w:rsidP="00C033CD">
      <w:r>
        <w:t xml:space="preserve">In this scenario, </w:t>
      </w:r>
      <w:r w:rsidRPr="00C033CD">
        <w:t xml:space="preserve">UE has access to two services – centralized services (access to internet) via IP anchor, distributed services (e.g. cached content of a CDN, content distribution network) via </w:t>
      </w:r>
      <w:r w:rsidR="00002796">
        <w:t xml:space="preserve">UPGW with the </w:t>
      </w:r>
      <w:r w:rsidRPr="00C033CD">
        <w:t xml:space="preserve">local mobility anchor. The IP anchor is assumed to be located in a centralized location. Note, that in this scenario only one host IP address that is centrally anchored has been assigned to the UE. The IP address is allocated and advertised to outside world by the central IP anchor. So, the </w:t>
      </w:r>
      <w:r w:rsidR="00FF3196">
        <w:t>UPGW @</w:t>
      </w:r>
      <w:r w:rsidRPr="00C033CD">
        <w:t xml:space="preserve"> the Mobility Anchor 1 examines the IP packets </w:t>
      </w:r>
      <w:r w:rsidR="00CB4C10">
        <w:t xml:space="preserve">(i.e. destination IP address) </w:t>
      </w:r>
      <w:r w:rsidRPr="00C033CD">
        <w:t>sent by the UE and decides whether to encapsulate the IP packet within a tunnel to the central IP anchor or it should be transmitted to the local application server (e.g. CDN)</w:t>
      </w:r>
      <w:r w:rsidR="00DC2A5A">
        <w:t xml:space="preserve"> (e.g. within a tunnel)</w:t>
      </w:r>
      <w:r w:rsidRPr="00C033CD">
        <w:t xml:space="preserve">. </w:t>
      </w:r>
      <w:r w:rsidR="006A6DC2">
        <w:t xml:space="preserve">It is also assumed that AS does not receive packets from the external world </w:t>
      </w:r>
      <w:r w:rsidR="00DC2A5A">
        <w:t xml:space="preserve">destined for the UE unless the source address is NATted by AS (packets destined for AS can be received). If UPGW @ </w:t>
      </w:r>
      <w:r w:rsidR="006A6DC2">
        <w:t>mobility anchor and the AS are in the same subnet</w:t>
      </w:r>
      <w:r w:rsidR="00DC2A5A">
        <w:t>,</w:t>
      </w:r>
      <w:r w:rsidR="006A6DC2">
        <w:t xml:space="preserve"> it may be sufficient to support L2 switching at the UPP function in the mobility anchor for packet forwarding. </w:t>
      </w:r>
    </w:p>
    <w:p w14:paraId="757F63DC" w14:textId="5598E696" w:rsidR="00C033CD" w:rsidRDefault="00876085" w:rsidP="00C033CD">
      <w:pPr>
        <w:pStyle w:val="B1"/>
        <w:ind w:left="0" w:firstLine="0"/>
      </w:pPr>
      <w:r>
        <w:rPr>
          <w:rStyle w:val="CommentReference"/>
        </w:rPr>
        <w:commentReference w:id="22"/>
      </w:r>
      <w:r w:rsidR="00AE6C31">
        <w:rPr>
          <w:noProof/>
          <w:lang w:val="en-US" w:eastAsia="en-US"/>
        </w:rPr>
        <w:drawing>
          <wp:inline distT="0" distB="0" distL="0" distR="0" wp14:anchorId="6543B9D0" wp14:editId="2CC3E034">
            <wp:extent cx="5199433"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0380" cy="2371522"/>
                    </a:xfrm>
                    <a:prstGeom prst="rect">
                      <a:avLst/>
                    </a:prstGeom>
                    <a:noFill/>
                  </pic:spPr>
                </pic:pic>
              </a:graphicData>
            </a:graphic>
          </wp:inline>
        </w:drawing>
      </w:r>
    </w:p>
    <w:p w14:paraId="3326D93F" w14:textId="77777777" w:rsidR="00C033CD" w:rsidRDefault="00C033CD" w:rsidP="00C033CD">
      <w:pPr>
        <w:jc w:val="center"/>
      </w:pPr>
      <w:bookmarkStart w:id="23" w:name="_Ref443918808"/>
      <w:r>
        <w:t xml:space="preserve">Figure </w:t>
      </w:r>
      <w:bookmarkEnd w:id="23"/>
      <w:r>
        <w:t>6.x.y.</w:t>
      </w:r>
      <w:r w:rsidR="00A8497F">
        <w:t>2</w:t>
      </w:r>
      <w:r>
        <w:t>-</w:t>
      </w:r>
      <w:r w:rsidR="00A8497F">
        <w:t>1</w:t>
      </w:r>
      <w:r>
        <w:t>: Multi- edge scenario with ‘break-out’ to local service edge, while IP anchor stays central.</w:t>
      </w:r>
    </w:p>
    <w:p w14:paraId="74691622" w14:textId="77777777" w:rsidR="00C033CD" w:rsidRPr="00A8497F" w:rsidRDefault="00C033CD" w:rsidP="00C033CD">
      <w:pPr>
        <w:rPr>
          <w:rFonts w:ascii="Calibri" w:hAnsi="Calibri"/>
        </w:rPr>
      </w:pPr>
      <w:r w:rsidRPr="00C033CD">
        <w:t>Network decides how the traffic is routed</w:t>
      </w:r>
      <w:r w:rsidR="00803D57">
        <w:t xml:space="preserve"> i.e.</w:t>
      </w:r>
      <w:r w:rsidRPr="00C033CD">
        <w:t xml:space="preserve"> whether it is routed towards the Application Server (AS) in the local network or towards the IP anchor targeting Data Network.</w:t>
      </w:r>
      <w:r>
        <w:t xml:space="preserve"> Thus, the </w:t>
      </w:r>
      <w:r w:rsidRPr="00C033CD">
        <w:t xml:space="preserve">UE is </w:t>
      </w:r>
      <w:r>
        <w:t xml:space="preserve">not </w:t>
      </w:r>
      <w:r w:rsidRPr="00C033CD">
        <w:t>aware of the traffic redirection in this scenario.</w:t>
      </w:r>
      <w:r w:rsidR="006A6DC2">
        <w:t xml:space="preserve"> </w:t>
      </w:r>
    </w:p>
    <w:p w14:paraId="7E8304CB" w14:textId="3536F2DC" w:rsidR="00C033CD" w:rsidRDefault="00C033CD" w:rsidP="00C033CD">
      <w:r>
        <w:t xml:space="preserve">When the UE moves from </w:t>
      </w:r>
      <w:r w:rsidR="00DC2A5A">
        <w:t>UPGW @ Mobility anchor 1</w:t>
      </w:r>
      <w:r>
        <w:t xml:space="preserve"> to </w:t>
      </w:r>
      <w:r w:rsidR="00DC2A5A">
        <w:t>UPGW @ Mobility anchor 2</w:t>
      </w:r>
      <w:r>
        <w:t xml:space="preserve"> function, </w:t>
      </w:r>
      <w:r w:rsidR="00DC2A5A">
        <w:t>it is assumed the existing session continues to be supported by the old AS1 until termination</w:t>
      </w:r>
      <w:r>
        <w:t xml:space="preserve">. </w:t>
      </w:r>
    </w:p>
    <w:p w14:paraId="035BD610" w14:textId="77777777" w:rsidR="00DC2A5A" w:rsidRDefault="00DC2A5A" w:rsidP="00B10150">
      <w:pPr>
        <w:pStyle w:val="NO"/>
      </w:pPr>
      <w:r>
        <w:t>Note: During this relocation, if the existing session moves from AS1 to AS2, then application context information will be transferred from AS1 to AS2 in such a way that there is no interruption for the application running in the UE. If this is not possible for a certain application session, then the existing session continues to be supported by the old AS1 until termination.</w:t>
      </w:r>
      <w:r w:rsidR="002159CE">
        <w:t xml:space="preserve"> Application session relocation is out of scope for 3GPP.</w:t>
      </w:r>
    </w:p>
    <w:p w14:paraId="752FD018" w14:textId="180FB35F" w:rsidR="006A6DC2" w:rsidRDefault="006A6DC2" w:rsidP="006A6DC2">
      <w:r w:rsidRPr="00C033CD">
        <w:lastRenderedPageBreak/>
        <w:t>Charging, LI for traffic directed towards AS in the local network should happen in the user plane processing function collocated with the mobility anchor.</w:t>
      </w:r>
      <w:r>
        <w:t xml:space="preserve"> </w:t>
      </w:r>
    </w:p>
    <w:p w14:paraId="464F0FF8" w14:textId="77777777" w:rsidR="00C033CD" w:rsidRDefault="006A6DC2" w:rsidP="00C033CD">
      <w:r w:rsidRPr="00C033CD">
        <w:t xml:space="preserve">The IP anchor is assumed to be located in a centralized location thus support for session continuity (i.e. IP address preservation) when the UE moves from one IP anchor to another IP anchor is not seen necessary for such a scenario. Session continuity should be supported when the UE moves from one mobility anchor to another mobility anchor (i.e. similar to S-GW relocation in LTE network). </w:t>
      </w:r>
    </w:p>
    <w:p w14:paraId="6224829F" w14:textId="60027BF8" w:rsidR="000C592A" w:rsidRPr="00C033CD" w:rsidRDefault="00575E28" w:rsidP="00C26D3F">
      <w:pPr>
        <w:pStyle w:val="NO"/>
      </w:pPr>
      <w:r>
        <w:t xml:space="preserve">Note: Another variant of this scenario - In case, the UE supports IPv6 multi-homing, the UE could receive 2 IPv6 prefixes - one from a local IP anchor and another from a centralized IP anchor (IETF RFC 4177). The main difference between the scenario described above and multi-homing scenario for a single PDU session is that in case of multi-homing, the UE decides when the traffic is intended for central IP anchor or local IP anchor </w:t>
      </w:r>
      <w:r w:rsidR="00CB4C10">
        <w:t xml:space="preserve">(e.g. </w:t>
      </w:r>
      <w:r>
        <w:t>by choosing the appropriate source IP address</w:t>
      </w:r>
      <w:r w:rsidR="00CB4C10">
        <w:t>)</w:t>
      </w:r>
      <w:r>
        <w:t xml:space="preserve">. </w:t>
      </w:r>
      <w:r w:rsidRPr="00575E28">
        <w:t>RFC 6724 specifies basic algorithms how IPv6 host should select IP addresses and RFC 5014 is an example of the IPv6 socket API for source address selection.</w:t>
      </w:r>
      <w:r>
        <w:rPr>
          <w:color w:val="1F497D"/>
        </w:rPr>
        <w:t xml:space="preserve"> </w:t>
      </w:r>
    </w:p>
    <w:p w14:paraId="2DB3EC53" w14:textId="77777777" w:rsidR="00C033CD" w:rsidRDefault="00C033CD" w:rsidP="00C033CD">
      <w:pPr>
        <w:pStyle w:val="Heading5"/>
      </w:pPr>
      <w:r>
        <w:t>6.</w:t>
      </w:r>
      <w:r w:rsidR="00A8497F">
        <w:t>x</w:t>
      </w:r>
      <w:r>
        <w:t>.</w:t>
      </w:r>
      <w:r w:rsidR="00A8497F">
        <w:t>y</w:t>
      </w:r>
      <w:r>
        <w:t>.2.2</w:t>
      </w:r>
      <w:r>
        <w:tab/>
        <w:t>IP anchor in the local service edge</w:t>
      </w:r>
    </w:p>
    <w:p w14:paraId="6A7DE878" w14:textId="77777777" w:rsidR="00D842D3" w:rsidRPr="00877244" w:rsidRDefault="00D842D3" w:rsidP="00D842D3">
      <w:r w:rsidRPr="00D842D3">
        <w:t xml:space="preserve">UE has access to a locally distributed service via </w:t>
      </w:r>
      <w:r w:rsidR="002159CE">
        <w:t xml:space="preserve">UPGW @ </w:t>
      </w:r>
      <w:r w:rsidRPr="00D842D3">
        <w:t>local mobility anchor and local IP anchor. It is assumed that the application server is running in an edge cloud (e.g. V2X services that requires</w:t>
      </w:r>
      <w:r w:rsidR="0088456E">
        <w:t xml:space="preserve"> lowest possible latency). W</w:t>
      </w:r>
      <w:r w:rsidRPr="00D842D3">
        <w:t xml:space="preserve">hen the UE moves, </w:t>
      </w:r>
      <w:r w:rsidR="0088456E">
        <w:t xml:space="preserve">existing session (depicted as session 1 in the figure below) is anchored to the old </w:t>
      </w:r>
      <w:r w:rsidR="002159CE">
        <w:t xml:space="preserve">UPGW @ </w:t>
      </w:r>
      <w:r w:rsidRPr="00D842D3">
        <w:t>IP anchor</w:t>
      </w:r>
      <w:r w:rsidR="0088456E">
        <w:t>1</w:t>
      </w:r>
      <w:r w:rsidRPr="00D842D3">
        <w:t xml:space="preserve"> </w:t>
      </w:r>
      <w:r w:rsidR="0088456E">
        <w:t xml:space="preserve">and AS1. However, new sessions (depicted as session 2 in the figure below) established for the UE are anchored to the new </w:t>
      </w:r>
      <w:r w:rsidR="002159CE">
        <w:t xml:space="preserve">UPGW @ </w:t>
      </w:r>
      <w:r w:rsidR="0088456E">
        <w:t>IP anchor2 and AS2</w:t>
      </w:r>
      <w:r w:rsidRPr="00D842D3">
        <w:t xml:space="preserve">. </w:t>
      </w:r>
      <w:r w:rsidR="003E66DF">
        <w:t xml:space="preserve">When network detects inactivity, network can use </w:t>
      </w:r>
      <w:r w:rsidR="00FC1229">
        <w:t xml:space="preserve">(IETF RFC 2461) </w:t>
      </w:r>
      <w:r w:rsidR="003E66DF">
        <w:t>Neighbour Discovery (ND)/Router Advertisement message to deprecate the previous default router by setting the lifetime of the router/p</w:t>
      </w:r>
      <w:r w:rsidR="00C26D3F">
        <w:t>refix to zero. This should help ensure that</w:t>
      </w:r>
      <w:r w:rsidR="003E66DF">
        <w:t xml:space="preserve"> the </w:t>
      </w:r>
      <w:r w:rsidR="00C26D3F">
        <w:t>old IP address is not used by the</w:t>
      </w:r>
      <w:r w:rsidR="003E66DF">
        <w:t xml:space="preserve"> UE</w:t>
      </w:r>
      <w:r w:rsidR="00C26D3F">
        <w:t xml:space="preserve"> anymore</w:t>
      </w:r>
      <w:r w:rsidR="003E66DF">
        <w:t>.</w:t>
      </w:r>
      <w:r w:rsidR="00FC1229">
        <w:t xml:space="preserve"> </w:t>
      </w:r>
    </w:p>
    <w:p w14:paraId="7B4C25E5" w14:textId="49F34CD3" w:rsidR="00581868" w:rsidRPr="00581868" w:rsidRDefault="00AE6C31" w:rsidP="00581868">
      <w:r>
        <w:rPr>
          <w:noProof/>
          <w:lang w:val="en-US" w:eastAsia="en-US"/>
        </w:rPr>
        <w:drawing>
          <wp:inline distT="0" distB="0" distL="0" distR="0" wp14:anchorId="15D70BCD" wp14:editId="75EC8672">
            <wp:extent cx="3899834" cy="33950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742" cy="3401038"/>
                    </a:xfrm>
                    <a:prstGeom prst="rect">
                      <a:avLst/>
                    </a:prstGeom>
                    <a:noFill/>
                  </pic:spPr>
                </pic:pic>
              </a:graphicData>
            </a:graphic>
          </wp:inline>
        </w:drawing>
      </w:r>
    </w:p>
    <w:p w14:paraId="3356CE62" w14:textId="6525BCFD" w:rsidR="00C033CD" w:rsidRDefault="00C033CD" w:rsidP="00C033CD"/>
    <w:p w14:paraId="243859C0" w14:textId="77777777" w:rsidR="00C033CD" w:rsidRDefault="00C033CD" w:rsidP="00C033CD">
      <w:pPr>
        <w:jc w:val="center"/>
      </w:pPr>
      <w:r>
        <w:t>Figure 6.x.y.</w:t>
      </w:r>
      <w:r w:rsidR="00A8497F">
        <w:t>2.2</w:t>
      </w:r>
      <w:r>
        <w:t>-</w:t>
      </w:r>
      <w:r w:rsidR="00A8497F">
        <w:t>2</w:t>
      </w:r>
      <w:r>
        <w:t>: IP anchor in the local service edge.</w:t>
      </w:r>
    </w:p>
    <w:p w14:paraId="20D7CD8E" w14:textId="77777777" w:rsidR="00991BF7" w:rsidRDefault="00991BF7" w:rsidP="00991BF7">
      <w:pPr>
        <w:pStyle w:val="Heading4"/>
      </w:pPr>
      <w:bookmarkStart w:id="24" w:name="_Toc445372763"/>
      <w:bookmarkStart w:id="25" w:name="_Toc445384232"/>
      <w:r>
        <w:t>6.5.x.3</w:t>
      </w:r>
      <w:r>
        <w:tab/>
        <w:t>Solution evaluation</w:t>
      </w:r>
      <w:bookmarkEnd w:id="24"/>
      <w:bookmarkEnd w:id="25"/>
    </w:p>
    <w:p w14:paraId="11F579E9" w14:textId="77777777" w:rsidR="00991BF7" w:rsidRPr="0027324F" w:rsidRDefault="00991BF7" w:rsidP="00991BF7">
      <w:pPr>
        <w:pStyle w:val="EditorsNote"/>
      </w:pPr>
      <w:r w:rsidRPr="00B8102E">
        <w:t>Editor's Note:</w:t>
      </w:r>
      <w:r>
        <w:t xml:space="preserve"> This clause</w:t>
      </w:r>
      <w:r w:rsidRPr="00363562">
        <w:t xml:space="preserve"> </w:t>
      </w:r>
      <w:r>
        <w:t>will contain evaluation on the system impacts, e.g., UE, access network and non-access network.</w:t>
      </w:r>
    </w:p>
    <w:p w14:paraId="11529166" w14:textId="77777777" w:rsidR="00991BF7" w:rsidRPr="00991BF7" w:rsidRDefault="00991BF7" w:rsidP="00991BF7">
      <w:pPr>
        <w:rPr>
          <w:lang w:eastAsia="zh-CN"/>
        </w:rPr>
      </w:pPr>
    </w:p>
    <w:p w14:paraId="27A0C0E9" w14:textId="77777777" w:rsidR="00991BF7" w:rsidRDefault="00991BF7" w:rsidP="00991BF7">
      <w:pPr>
        <w:jc w:val="center"/>
      </w:pPr>
    </w:p>
    <w:p w14:paraId="5D156FBA" w14:textId="77777777" w:rsidR="00991BF7" w:rsidRDefault="00991BF7" w:rsidP="00991BF7"/>
    <w:p w14:paraId="1A6C1E8B" w14:textId="77777777" w:rsidR="00D576AD" w:rsidRDefault="00D576AD" w:rsidP="004E24FA"/>
    <w:p w14:paraId="40DC8A85" w14:textId="77777777" w:rsidR="00684C17" w:rsidRDefault="00684C17" w:rsidP="00D576AD">
      <w:pPr>
        <w:pStyle w:val="Heading3"/>
        <w:rPr>
          <w:rFonts w:cs="Arial"/>
        </w:rPr>
      </w:pPr>
    </w:p>
    <w:sectPr w:rsidR="00684C17" w:rsidSect="005F1BE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Chandramouli, Devaki (Nokia - US/Irving)" w:date="2016-04-04T05:21:00Z" w:initials="CD(-U">
    <w:p w14:paraId="1C28181E" w14:textId="77777777" w:rsidR="00876085" w:rsidRDefault="00876085">
      <w:pPr>
        <w:pStyle w:val="CommentText"/>
      </w:pPr>
      <w:r>
        <w:rPr>
          <w:rStyle w:val="CommentReference"/>
        </w:rPr>
        <w:annotationRef/>
      </w:r>
      <w:r>
        <w:t>Delete the green line from this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2818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F6408" w14:textId="77777777" w:rsidR="003F720D" w:rsidRDefault="003F720D">
      <w:r>
        <w:separator/>
      </w:r>
    </w:p>
    <w:p w14:paraId="5EBD6B9C" w14:textId="77777777" w:rsidR="003F720D" w:rsidRDefault="003F720D"/>
  </w:endnote>
  <w:endnote w:type="continuationSeparator" w:id="0">
    <w:p w14:paraId="68557FFC" w14:textId="77777777" w:rsidR="003F720D" w:rsidRDefault="003F720D">
      <w:r>
        <w:continuationSeparator/>
      </w:r>
    </w:p>
    <w:p w14:paraId="331BC4BC" w14:textId="77777777" w:rsidR="003F720D" w:rsidRDefault="003F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A82C2"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EF71F0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6EEFA4"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DC4E5" w14:textId="77777777" w:rsidR="003F720D" w:rsidRDefault="003F720D">
      <w:r>
        <w:separator/>
      </w:r>
    </w:p>
    <w:p w14:paraId="6BC76552" w14:textId="77777777" w:rsidR="003F720D" w:rsidRDefault="003F720D"/>
  </w:footnote>
  <w:footnote w:type="continuationSeparator" w:id="0">
    <w:p w14:paraId="6499D11E" w14:textId="77777777" w:rsidR="003F720D" w:rsidRDefault="003F720D">
      <w:r>
        <w:continuationSeparator/>
      </w:r>
    </w:p>
    <w:p w14:paraId="7BF86787" w14:textId="77777777" w:rsidR="003F720D" w:rsidRDefault="003F72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5289" w14:textId="77777777" w:rsidR="00440983" w:rsidRDefault="00440983"/>
  <w:p w14:paraId="33A627D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247D4"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2A4B82"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C4250">
      <w:rPr>
        <w:rFonts w:ascii="Arial" w:hAnsi="Arial" w:cs="Arial"/>
        <w:b/>
        <w:bCs/>
        <w:sz w:val="18"/>
      </w:rPr>
      <w:fldChar w:fldCharType="begin"/>
    </w:r>
    <w:r>
      <w:rPr>
        <w:rFonts w:ascii="Arial" w:hAnsi="Arial" w:cs="Arial"/>
        <w:b/>
        <w:bCs/>
        <w:sz w:val="18"/>
      </w:rPr>
      <w:instrText xml:space="preserve">page </w:instrText>
    </w:r>
    <w:r w:rsidR="008C4250">
      <w:rPr>
        <w:rFonts w:ascii="Arial" w:hAnsi="Arial" w:cs="Arial"/>
        <w:b/>
        <w:bCs/>
        <w:sz w:val="18"/>
      </w:rPr>
      <w:fldChar w:fldCharType="separate"/>
    </w:r>
    <w:r w:rsidR="00184001">
      <w:rPr>
        <w:rFonts w:ascii="Arial" w:hAnsi="Arial" w:cs="Arial"/>
        <w:b/>
        <w:bCs/>
        <w:noProof/>
        <w:sz w:val="18"/>
      </w:rPr>
      <w:t>1</w:t>
    </w:r>
    <w:r w:rsidR="008C4250">
      <w:rPr>
        <w:rFonts w:ascii="Arial" w:hAnsi="Arial" w:cs="Arial"/>
        <w:b/>
        <w:bCs/>
        <w:sz w:val="18"/>
      </w:rPr>
      <w:fldChar w:fldCharType="end"/>
    </w:r>
  </w:p>
  <w:p w14:paraId="3C9F9C9C"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4A280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BAE4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06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4E8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4AF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5C4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0EF2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38FB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EAA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84AE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D73CA7"/>
    <w:multiLevelType w:val="hybridMultilevel"/>
    <w:tmpl w:val="42E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0B73D51"/>
    <w:multiLevelType w:val="hybridMultilevel"/>
    <w:tmpl w:val="28B8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04D21"/>
    <w:multiLevelType w:val="hybridMultilevel"/>
    <w:tmpl w:val="5F303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1"/>
  </w:num>
  <w:num w:numId="3">
    <w:abstractNumId w:val="19"/>
  </w:num>
  <w:num w:numId="4">
    <w:abstractNumId w:val="11"/>
  </w:num>
  <w:num w:numId="5">
    <w:abstractNumId w:val="28"/>
  </w:num>
  <w:num w:numId="6">
    <w:abstractNumId w:val="15"/>
  </w:num>
  <w:num w:numId="7">
    <w:abstractNumId w:val="14"/>
  </w:num>
  <w:num w:numId="8">
    <w:abstractNumId w:val="24"/>
  </w:num>
  <w:num w:numId="9">
    <w:abstractNumId w:val="22"/>
  </w:num>
  <w:num w:numId="10">
    <w:abstractNumId w:val="18"/>
  </w:num>
  <w:num w:numId="11">
    <w:abstractNumId w:val="13"/>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7"/>
  </w:num>
  <w:num w:numId="27">
    <w:abstractNumId w:val="30"/>
  </w:num>
  <w:num w:numId="28">
    <w:abstractNumId w:val="16"/>
  </w:num>
  <w:num w:numId="29">
    <w:abstractNumId w:val="29"/>
  </w:num>
  <w:num w:numId="30">
    <w:abstractNumId w:val="23"/>
  </w:num>
  <w:num w:numId="31">
    <w:abstractNumId w:val="12"/>
  </w:num>
  <w:num w:numId="32">
    <w:abstractNumId w:val="27"/>
  </w:num>
  <w:num w:numId="33">
    <w:abstractNumId w:val="31"/>
  </w:num>
  <w:num w:numId="3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01E68"/>
    <w:rsid w:val="00002796"/>
    <w:rsid w:val="000052F3"/>
    <w:rsid w:val="000053D4"/>
    <w:rsid w:val="000222BA"/>
    <w:rsid w:val="000251A7"/>
    <w:rsid w:val="000309CE"/>
    <w:rsid w:val="00042A4B"/>
    <w:rsid w:val="00061312"/>
    <w:rsid w:val="00071AFB"/>
    <w:rsid w:val="00077D47"/>
    <w:rsid w:val="00082826"/>
    <w:rsid w:val="000850FC"/>
    <w:rsid w:val="00091A33"/>
    <w:rsid w:val="000C592A"/>
    <w:rsid w:val="000D6808"/>
    <w:rsid w:val="000E4AF4"/>
    <w:rsid w:val="00120B5D"/>
    <w:rsid w:val="00180D25"/>
    <w:rsid w:val="00184001"/>
    <w:rsid w:val="00185A4D"/>
    <w:rsid w:val="00194332"/>
    <w:rsid w:val="001A1E93"/>
    <w:rsid w:val="001B3B6A"/>
    <w:rsid w:val="001C48F9"/>
    <w:rsid w:val="001D39D6"/>
    <w:rsid w:val="001E34EF"/>
    <w:rsid w:val="001F3099"/>
    <w:rsid w:val="00211612"/>
    <w:rsid w:val="002159CE"/>
    <w:rsid w:val="00216BE9"/>
    <w:rsid w:val="00232698"/>
    <w:rsid w:val="0024318D"/>
    <w:rsid w:val="00262922"/>
    <w:rsid w:val="00287EF5"/>
    <w:rsid w:val="0029444A"/>
    <w:rsid w:val="002A362B"/>
    <w:rsid w:val="002C21FD"/>
    <w:rsid w:val="002D0297"/>
    <w:rsid w:val="002E7C6F"/>
    <w:rsid w:val="003016C0"/>
    <w:rsid w:val="00315C1E"/>
    <w:rsid w:val="00320EDC"/>
    <w:rsid w:val="00325993"/>
    <w:rsid w:val="003521FA"/>
    <w:rsid w:val="003553E9"/>
    <w:rsid w:val="003630BE"/>
    <w:rsid w:val="00390CBD"/>
    <w:rsid w:val="00393D0A"/>
    <w:rsid w:val="003969D6"/>
    <w:rsid w:val="003A79BD"/>
    <w:rsid w:val="003C34AA"/>
    <w:rsid w:val="003D066A"/>
    <w:rsid w:val="003E056D"/>
    <w:rsid w:val="003E66DF"/>
    <w:rsid w:val="003F12D4"/>
    <w:rsid w:val="003F720D"/>
    <w:rsid w:val="004206E5"/>
    <w:rsid w:val="004315DD"/>
    <w:rsid w:val="00435A21"/>
    <w:rsid w:val="00440983"/>
    <w:rsid w:val="00463D40"/>
    <w:rsid w:val="00474B2E"/>
    <w:rsid w:val="00492848"/>
    <w:rsid w:val="004934E0"/>
    <w:rsid w:val="004A2E8B"/>
    <w:rsid w:val="004A3C49"/>
    <w:rsid w:val="004C23D6"/>
    <w:rsid w:val="004C34C8"/>
    <w:rsid w:val="004C4B0C"/>
    <w:rsid w:val="004E24FA"/>
    <w:rsid w:val="004E6952"/>
    <w:rsid w:val="004F7DB1"/>
    <w:rsid w:val="00517A28"/>
    <w:rsid w:val="005326B5"/>
    <w:rsid w:val="005339B2"/>
    <w:rsid w:val="00545AC0"/>
    <w:rsid w:val="00545CBA"/>
    <w:rsid w:val="005509C5"/>
    <w:rsid w:val="005629A7"/>
    <w:rsid w:val="00570AC7"/>
    <w:rsid w:val="005733E7"/>
    <w:rsid w:val="00575E28"/>
    <w:rsid w:val="00580C1F"/>
    <w:rsid w:val="00581868"/>
    <w:rsid w:val="00590B56"/>
    <w:rsid w:val="005B2717"/>
    <w:rsid w:val="005D5A4F"/>
    <w:rsid w:val="005E44C2"/>
    <w:rsid w:val="005F1BE7"/>
    <w:rsid w:val="00602052"/>
    <w:rsid w:val="006439F6"/>
    <w:rsid w:val="00643A71"/>
    <w:rsid w:val="00660F99"/>
    <w:rsid w:val="006612B2"/>
    <w:rsid w:val="00683850"/>
    <w:rsid w:val="00684C17"/>
    <w:rsid w:val="006868ED"/>
    <w:rsid w:val="00692A03"/>
    <w:rsid w:val="006A6DC2"/>
    <w:rsid w:val="006C22A7"/>
    <w:rsid w:val="006F40B7"/>
    <w:rsid w:val="007042F9"/>
    <w:rsid w:val="0073482C"/>
    <w:rsid w:val="007942B4"/>
    <w:rsid w:val="007B2052"/>
    <w:rsid w:val="007B2772"/>
    <w:rsid w:val="007C7A24"/>
    <w:rsid w:val="007D1A87"/>
    <w:rsid w:val="007D38A3"/>
    <w:rsid w:val="00803D57"/>
    <w:rsid w:val="008564A5"/>
    <w:rsid w:val="00863108"/>
    <w:rsid w:val="0086757E"/>
    <w:rsid w:val="00876085"/>
    <w:rsid w:val="00877244"/>
    <w:rsid w:val="00877390"/>
    <w:rsid w:val="0088456E"/>
    <w:rsid w:val="00896618"/>
    <w:rsid w:val="008C2684"/>
    <w:rsid w:val="008C401B"/>
    <w:rsid w:val="008C4250"/>
    <w:rsid w:val="008C67F4"/>
    <w:rsid w:val="008F5DFD"/>
    <w:rsid w:val="00924410"/>
    <w:rsid w:val="00940CA8"/>
    <w:rsid w:val="00982F0D"/>
    <w:rsid w:val="00991BF7"/>
    <w:rsid w:val="009E43ED"/>
    <w:rsid w:val="00A25E38"/>
    <w:rsid w:val="00A32EB8"/>
    <w:rsid w:val="00A41677"/>
    <w:rsid w:val="00A42839"/>
    <w:rsid w:val="00A51EE2"/>
    <w:rsid w:val="00A8497F"/>
    <w:rsid w:val="00AA0F55"/>
    <w:rsid w:val="00AB52F9"/>
    <w:rsid w:val="00AD108F"/>
    <w:rsid w:val="00AD7583"/>
    <w:rsid w:val="00AE6C31"/>
    <w:rsid w:val="00B05817"/>
    <w:rsid w:val="00B10150"/>
    <w:rsid w:val="00B12D59"/>
    <w:rsid w:val="00B147F3"/>
    <w:rsid w:val="00B619CA"/>
    <w:rsid w:val="00B65E92"/>
    <w:rsid w:val="00B66351"/>
    <w:rsid w:val="00B73F03"/>
    <w:rsid w:val="00BA65A8"/>
    <w:rsid w:val="00BC0205"/>
    <w:rsid w:val="00BC62BF"/>
    <w:rsid w:val="00BD1560"/>
    <w:rsid w:val="00BD75C7"/>
    <w:rsid w:val="00BF4285"/>
    <w:rsid w:val="00BF5B30"/>
    <w:rsid w:val="00BF5B4E"/>
    <w:rsid w:val="00BF5CC5"/>
    <w:rsid w:val="00BF7B21"/>
    <w:rsid w:val="00C033CD"/>
    <w:rsid w:val="00C07A32"/>
    <w:rsid w:val="00C2234C"/>
    <w:rsid w:val="00C26D3F"/>
    <w:rsid w:val="00C37549"/>
    <w:rsid w:val="00C47B70"/>
    <w:rsid w:val="00C83ED4"/>
    <w:rsid w:val="00C84806"/>
    <w:rsid w:val="00C86E8A"/>
    <w:rsid w:val="00CA457D"/>
    <w:rsid w:val="00CA5BFA"/>
    <w:rsid w:val="00CB4C10"/>
    <w:rsid w:val="00CB50D6"/>
    <w:rsid w:val="00CC5766"/>
    <w:rsid w:val="00CD796E"/>
    <w:rsid w:val="00CE0DF5"/>
    <w:rsid w:val="00D049C2"/>
    <w:rsid w:val="00D06E04"/>
    <w:rsid w:val="00D15318"/>
    <w:rsid w:val="00D31BDD"/>
    <w:rsid w:val="00D40D0F"/>
    <w:rsid w:val="00D43D37"/>
    <w:rsid w:val="00D4746D"/>
    <w:rsid w:val="00D57060"/>
    <w:rsid w:val="00D576AD"/>
    <w:rsid w:val="00D842D3"/>
    <w:rsid w:val="00D86640"/>
    <w:rsid w:val="00DC2A5A"/>
    <w:rsid w:val="00DC6643"/>
    <w:rsid w:val="00DD7403"/>
    <w:rsid w:val="00DE0E1E"/>
    <w:rsid w:val="00DE3F37"/>
    <w:rsid w:val="00DF013B"/>
    <w:rsid w:val="00DF7FB6"/>
    <w:rsid w:val="00E17E0A"/>
    <w:rsid w:val="00E47381"/>
    <w:rsid w:val="00E7777A"/>
    <w:rsid w:val="00E91411"/>
    <w:rsid w:val="00EA0E94"/>
    <w:rsid w:val="00EA6B06"/>
    <w:rsid w:val="00EE0EB9"/>
    <w:rsid w:val="00EE3B2E"/>
    <w:rsid w:val="00EE43B1"/>
    <w:rsid w:val="00F00E3F"/>
    <w:rsid w:val="00F369C0"/>
    <w:rsid w:val="00F44D52"/>
    <w:rsid w:val="00F60F5C"/>
    <w:rsid w:val="00F66BCF"/>
    <w:rsid w:val="00F7037B"/>
    <w:rsid w:val="00F725B9"/>
    <w:rsid w:val="00F7583C"/>
    <w:rsid w:val="00F768AE"/>
    <w:rsid w:val="00F9126D"/>
    <w:rsid w:val="00F94FD5"/>
    <w:rsid w:val="00FC1229"/>
    <w:rsid w:val="00FF3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8E046"/>
  <w15:docId w15:val="{E2145B4F-B736-4F7A-8C56-4B90BBD7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B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F1B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F1BE7"/>
    <w:pPr>
      <w:pBdr>
        <w:top w:val="none" w:sz="0" w:space="0" w:color="auto"/>
      </w:pBdr>
      <w:spacing w:before="180"/>
      <w:outlineLvl w:val="1"/>
    </w:pPr>
    <w:rPr>
      <w:sz w:val="32"/>
    </w:rPr>
  </w:style>
  <w:style w:type="paragraph" w:styleId="Heading3">
    <w:name w:val="heading 3"/>
    <w:basedOn w:val="Heading2"/>
    <w:next w:val="Normal"/>
    <w:qFormat/>
    <w:rsid w:val="005F1BE7"/>
    <w:pPr>
      <w:spacing w:before="120"/>
      <w:outlineLvl w:val="2"/>
    </w:pPr>
    <w:rPr>
      <w:sz w:val="28"/>
    </w:rPr>
  </w:style>
  <w:style w:type="paragraph" w:styleId="Heading4">
    <w:name w:val="heading 4"/>
    <w:basedOn w:val="Heading3"/>
    <w:next w:val="Normal"/>
    <w:qFormat/>
    <w:rsid w:val="005F1BE7"/>
    <w:pPr>
      <w:ind w:left="1418" w:hanging="1418"/>
      <w:outlineLvl w:val="3"/>
    </w:pPr>
    <w:rPr>
      <w:sz w:val="24"/>
    </w:rPr>
  </w:style>
  <w:style w:type="paragraph" w:styleId="Heading5">
    <w:name w:val="heading 5"/>
    <w:basedOn w:val="Heading4"/>
    <w:next w:val="Normal"/>
    <w:qFormat/>
    <w:rsid w:val="005F1BE7"/>
    <w:pPr>
      <w:ind w:left="1701" w:hanging="1701"/>
      <w:outlineLvl w:val="4"/>
    </w:pPr>
    <w:rPr>
      <w:sz w:val="22"/>
    </w:rPr>
  </w:style>
  <w:style w:type="paragraph" w:styleId="Heading6">
    <w:name w:val="heading 6"/>
    <w:basedOn w:val="H6"/>
    <w:next w:val="Normal"/>
    <w:qFormat/>
    <w:rsid w:val="005F1BE7"/>
    <w:pPr>
      <w:outlineLvl w:val="5"/>
    </w:pPr>
    <w:rPr>
      <w:b w:val="0"/>
      <w:sz w:val="20"/>
    </w:rPr>
  </w:style>
  <w:style w:type="paragraph" w:styleId="Heading7">
    <w:name w:val="heading 7"/>
    <w:basedOn w:val="H6"/>
    <w:next w:val="Normal"/>
    <w:qFormat/>
    <w:rsid w:val="005F1BE7"/>
    <w:pPr>
      <w:outlineLvl w:val="6"/>
    </w:pPr>
    <w:rPr>
      <w:b w:val="0"/>
      <w:sz w:val="20"/>
    </w:rPr>
  </w:style>
  <w:style w:type="paragraph" w:styleId="Heading8">
    <w:name w:val="heading 8"/>
    <w:basedOn w:val="Heading1"/>
    <w:next w:val="Normal"/>
    <w:qFormat/>
    <w:rsid w:val="005F1BE7"/>
    <w:pPr>
      <w:ind w:left="0" w:firstLine="0"/>
      <w:outlineLvl w:val="7"/>
    </w:pPr>
  </w:style>
  <w:style w:type="paragraph" w:styleId="Heading9">
    <w:name w:val="heading 9"/>
    <w:basedOn w:val="Heading8"/>
    <w:next w:val="Normal"/>
    <w:qFormat/>
    <w:rsid w:val="005F1B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1BE7"/>
    <w:pPr>
      <w:ind w:left="1985" w:hanging="1985"/>
      <w:outlineLvl w:val="9"/>
    </w:pPr>
    <w:rPr>
      <w:b/>
    </w:rPr>
  </w:style>
  <w:style w:type="paragraph" w:customStyle="1" w:styleId="ZA">
    <w:name w:val="ZA"/>
    <w:rsid w:val="005F1B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F1B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F1BE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F1BE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F1B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F1B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F1B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F1BE7"/>
    <w:pPr>
      <w:keepNext w:val="0"/>
      <w:spacing w:before="0"/>
      <w:ind w:left="851" w:hanging="851"/>
    </w:pPr>
    <w:rPr>
      <w:sz w:val="20"/>
    </w:rPr>
  </w:style>
  <w:style w:type="paragraph" w:styleId="TOC3">
    <w:name w:val="toc 3"/>
    <w:basedOn w:val="TOC2"/>
    <w:semiHidden/>
    <w:rsid w:val="005F1BE7"/>
    <w:pPr>
      <w:ind w:left="1134" w:hanging="1134"/>
    </w:pPr>
  </w:style>
  <w:style w:type="paragraph" w:styleId="TOC4">
    <w:name w:val="toc 4"/>
    <w:basedOn w:val="TOC3"/>
    <w:semiHidden/>
    <w:rsid w:val="005F1BE7"/>
    <w:pPr>
      <w:ind w:left="1418" w:hanging="1418"/>
    </w:pPr>
  </w:style>
  <w:style w:type="paragraph" w:styleId="TOC5">
    <w:name w:val="toc 5"/>
    <w:basedOn w:val="TOC4"/>
    <w:semiHidden/>
    <w:rsid w:val="005F1BE7"/>
    <w:pPr>
      <w:ind w:left="1701" w:hanging="1701"/>
    </w:pPr>
  </w:style>
  <w:style w:type="paragraph" w:styleId="TOC6">
    <w:name w:val="toc 6"/>
    <w:basedOn w:val="TOC5"/>
    <w:next w:val="Normal"/>
    <w:semiHidden/>
    <w:rsid w:val="005F1BE7"/>
    <w:pPr>
      <w:ind w:left="1985" w:hanging="1985"/>
    </w:pPr>
  </w:style>
  <w:style w:type="paragraph" w:styleId="TOC7">
    <w:name w:val="toc 7"/>
    <w:basedOn w:val="TOC6"/>
    <w:next w:val="Normal"/>
    <w:semiHidden/>
    <w:rsid w:val="005F1BE7"/>
    <w:pPr>
      <w:ind w:left="2268" w:hanging="2268"/>
    </w:pPr>
  </w:style>
  <w:style w:type="paragraph" w:styleId="TOC8">
    <w:name w:val="toc 8"/>
    <w:basedOn w:val="TOC1"/>
    <w:semiHidden/>
    <w:rsid w:val="005F1BE7"/>
    <w:pPr>
      <w:spacing w:before="180"/>
      <w:ind w:left="2693" w:hanging="2693"/>
    </w:pPr>
    <w:rPr>
      <w:b/>
    </w:rPr>
  </w:style>
  <w:style w:type="paragraph" w:styleId="TOC9">
    <w:name w:val="toc 9"/>
    <w:basedOn w:val="TOC8"/>
    <w:semiHidden/>
    <w:rsid w:val="005F1BE7"/>
    <w:pPr>
      <w:ind w:left="1418" w:hanging="1418"/>
    </w:pPr>
  </w:style>
  <w:style w:type="paragraph" w:customStyle="1" w:styleId="TT">
    <w:name w:val="TT"/>
    <w:basedOn w:val="Heading1"/>
    <w:next w:val="Normal"/>
    <w:rsid w:val="005F1BE7"/>
    <w:pPr>
      <w:outlineLvl w:val="9"/>
    </w:pPr>
  </w:style>
  <w:style w:type="paragraph" w:customStyle="1" w:styleId="TAH">
    <w:name w:val="TAH"/>
    <w:basedOn w:val="TAC"/>
    <w:rsid w:val="005F1BE7"/>
    <w:rPr>
      <w:b/>
    </w:rPr>
  </w:style>
  <w:style w:type="paragraph" w:customStyle="1" w:styleId="TAC">
    <w:name w:val="TAC"/>
    <w:basedOn w:val="TAL"/>
    <w:rsid w:val="005F1BE7"/>
    <w:pPr>
      <w:jc w:val="center"/>
    </w:pPr>
  </w:style>
  <w:style w:type="paragraph" w:customStyle="1" w:styleId="TAL">
    <w:name w:val="TAL"/>
    <w:basedOn w:val="Normal"/>
    <w:rsid w:val="005F1BE7"/>
    <w:pPr>
      <w:keepNext/>
      <w:keepLines/>
      <w:spacing w:after="0"/>
    </w:pPr>
    <w:rPr>
      <w:rFonts w:ascii="Arial" w:hAnsi="Arial"/>
      <w:sz w:val="18"/>
    </w:rPr>
  </w:style>
  <w:style w:type="paragraph" w:customStyle="1" w:styleId="TAJ">
    <w:name w:val="TAJ"/>
    <w:basedOn w:val="Normal"/>
    <w:rsid w:val="005F1BE7"/>
    <w:pPr>
      <w:keepNext/>
      <w:keepLines/>
    </w:pPr>
    <w:rPr>
      <w:lang w:eastAsia="en-US"/>
    </w:rPr>
  </w:style>
  <w:style w:type="paragraph" w:customStyle="1" w:styleId="NO">
    <w:name w:val="NO"/>
    <w:basedOn w:val="Normal"/>
    <w:rsid w:val="005F1BE7"/>
    <w:pPr>
      <w:keepLines/>
      <w:ind w:left="1135" w:hanging="851"/>
    </w:pPr>
  </w:style>
  <w:style w:type="paragraph" w:customStyle="1" w:styleId="HO">
    <w:name w:val="HO"/>
    <w:basedOn w:val="Normal"/>
    <w:rsid w:val="005F1BE7"/>
    <w:pPr>
      <w:jc w:val="right"/>
    </w:pPr>
    <w:rPr>
      <w:b/>
      <w:lang w:eastAsia="en-US"/>
    </w:rPr>
  </w:style>
  <w:style w:type="paragraph" w:customStyle="1" w:styleId="HE">
    <w:name w:val="HE"/>
    <w:basedOn w:val="Normal"/>
    <w:rsid w:val="005F1BE7"/>
    <w:rPr>
      <w:b/>
      <w:lang w:eastAsia="en-US"/>
    </w:rPr>
  </w:style>
  <w:style w:type="paragraph" w:customStyle="1" w:styleId="EX">
    <w:name w:val="EX"/>
    <w:basedOn w:val="Normal"/>
    <w:rsid w:val="005F1BE7"/>
    <w:pPr>
      <w:keepLines/>
      <w:ind w:left="1702" w:hanging="1418"/>
    </w:pPr>
  </w:style>
  <w:style w:type="paragraph" w:customStyle="1" w:styleId="FP">
    <w:name w:val="FP"/>
    <w:basedOn w:val="Normal"/>
    <w:rsid w:val="005F1BE7"/>
    <w:pPr>
      <w:spacing w:after="0"/>
    </w:pPr>
  </w:style>
  <w:style w:type="paragraph" w:customStyle="1" w:styleId="LD">
    <w:name w:val="LD"/>
    <w:rsid w:val="005F1BE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F1BE7"/>
    <w:pPr>
      <w:spacing w:after="0"/>
    </w:pPr>
  </w:style>
  <w:style w:type="paragraph" w:customStyle="1" w:styleId="EW">
    <w:name w:val="EW"/>
    <w:basedOn w:val="EX"/>
    <w:rsid w:val="005F1BE7"/>
    <w:pPr>
      <w:spacing w:after="0"/>
    </w:pPr>
  </w:style>
  <w:style w:type="paragraph" w:customStyle="1" w:styleId="B2">
    <w:name w:val="B2"/>
    <w:basedOn w:val="Normal"/>
    <w:rsid w:val="005F1BE7"/>
    <w:pPr>
      <w:ind w:left="851" w:hanging="284"/>
    </w:pPr>
  </w:style>
  <w:style w:type="paragraph" w:customStyle="1" w:styleId="B1">
    <w:name w:val="B1"/>
    <w:basedOn w:val="Normal"/>
    <w:link w:val="B1Char"/>
    <w:rsid w:val="005F1BE7"/>
    <w:pPr>
      <w:ind w:left="568" w:hanging="284"/>
    </w:pPr>
  </w:style>
  <w:style w:type="paragraph" w:customStyle="1" w:styleId="B3">
    <w:name w:val="B3"/>
    <w:basedOn w:val="Normal"/>
    <w:rsid w:val="005F1BE7"/>
    <w:pPr>
      <w:ind w:left="1135" w:hanging="284"/>
    </w:pPr>
  </w:style>
  <w:style w:type="paragraph" w:customStyle="1" w:styleId="B4">
    <w:name w:val="B4"/>
    <w:basedOn w:val="Normal"/>
    <w:rsid w:val="005F1BE7"/>
    <w:pPr>
      <w:ind w:left="1418" w:hanging="284"/>
    </w:pPr>
  </w:style>
  <w:style w:type="paragraph" w:customStyle="1" w:styleId="B5">
    <w:name w:val="B5"/>
    <w:basedOn w:val="Normal"/>
    <w:rsid w:val="005F1BE7"/>
    <w:pPr>
      <w:ind w:left="1702" w:hanging="284"/>
    </w:pPr>
  </w:style>
  <w:style w:type="paragraph" w:customStyle="1" w:styleId="EQ">
    <w:name w:val="EQ"/>
    <w:basedOn w:val="Normal"/>
    <w:next w:val="Normal"/>
    <w:rsid w:val="005F1BE7"/>
    <w:pPr>
      <w:keepLines/>
      <w:tabs>
        <w:tab w:val="center" w:pos="4536"/>
        <w:tab w:val="right" w:pos="9072"/>
      </w:tabs>
    </w:pPr>
    <w:rPr>
      <w:noProof/>
    </w:rPr>
  </w:style>
  <w:style w:type="paragraph" w:customStyle="1" w:styleId="TH">
    <w:name w:val="TH"/>
    <w:basedOn w:val="Normal"/>
    <w:rsid w:val="005F1BE7"/>
    <w:pPr>
      <w:keepNext/>
      <w:keepLines/>
      <w:spacing w:before="60"/>
      <w:jc w:val="center"/>
    </w:pPr>
    <w:rPr>
      <w:rFonts w:ascii="Arial" w:hAnsi="Arial"/>
      <w:b/>
    </w:rPr>
  </w:style>
  <w:style w:type="paragraph" w:customStyle="1" w:styleId="TF">
    <w:name w:val="TF"/>
    <w:basedOn w:val="TH"/>
    <w:rsid w:val="005F1BE7"/>
    <w:pPr>
      <w:keepNext w:val="0"/>
      <w:spacing w:before="0" w:after="240"/>
    </w:pPr>
  </w:style>
  <w:style w:type="paragraph" w:customStyle="1" w:styleId="NF">
    <w:name w:val="NF"/>
    <w:basedOn w:val="NO"/>
    <w:rsid w:val="005F1BE7"/>
    <w:pPr>
      <w:keepNext/>
      <w:spacing w:after="0"/>
    </w:pPr>
    <w:rPr>
      <w:rFonts w:ascii="Arial" w:hAnsi="Arial"/>
      <w:sz w:val="18"/>
    </w:rPr>
  </w:style>
  <w:style w:type="paragraph" w:customStyle="1" w:styleId="PL">
    <w:name w:val="PL"/>
    <w:rsid w:val="005F1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F1BE7"/>
    <w:pPr>
      <w:jc w:val="right"/>
    </w:pPr>
  </w:style>
  <w:style w:type="paragraph" w:customStyle="1" w:styleId="TAN">
    <w:name w:val="TAN"/>
    <w:basedOn w:val="TAL"/>
    <w:rsid w:val="005F1BE7"/>
    <w:pPr>
      <w:ind w:left="851" w:hanging="851"/>
    </w:pPr>
  </w:style>
  <w:style w:type="character" w:customStyle="1" w:styleId="ZGSM">
    <w:name w:val="ZGSM"/>
    <w:rsid w:val="005F1BE7"/>
  </w:style>
  <w:style w:type="paragraph" w:customStyle="1" w:styleId="AP">
    <w:name w:val="AP"/>
    <w:basedOn w:val="Normal"/>
    <w:rsid w:val="005F1BE7"/>
    <w:pPr>
      <w:ind w:left="2127" w:hanging="2127"/>
    </w:pPr>
    <w:rPr>
      <w:b/>
      <w:color w:val="FF0000"/>
    </w:rPr>
  </w:style>
  <w:style w:type="paragraph" w:customStyle="1" w:styleId="EditorsNote">
    <w:name w:val="Editor's Note"/>
    <w:aliases w:val="EN"/>
    <w:basedOn w:val="NO"/>
    <w:link w:val="EditorsNoteCharChar"/>
    <w:qFormat/>
    <w:rsid w:val="005F1BE7"/>
    <w:rPr>
      <w:color w:val="FF0000"/>
    </w:rPr>
  </w:style>
  <w:style w:type="paragraph" w:customStyle="1" w:styleId="ZD">
    <w:name w:val="ZD"/>
    <w:rsid w:val="005F1BE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F1B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F1BE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F1BE7"/>
    <w:pPr>
      <w:framePr w:hRule="auto" w:wrap="notBeside" w:y="852"/>
    </w:pPr>
    <w:rPr>
      <w:i w:val="0"/>
      <w:sz w:val="40"/>
    </w:rPr>
  </w:style>
  <w:style w:type="paragraph" w:customStyle="1" w:styleId="ZV">
    <w:name w:val="ZV"/>
    <w:basedOn w:val="ZU"/>
    <w:rsid w:val="005F1BE7"/>
    <w:pPr>
      <w:framePr w:wrap="notBeside" w:y="16161"/>
    </w:pPr>
  </w:style>
  <w:style w:type="paragraph" w:styleId="Footer">
    <w:name w:val="footer"/>
    <w:basedOn w:val="Normal"/>
    <w:rsid w:val="005F1BE7"/>
    <w:pPr>
      <w:tabs>
        <w:tab w:val="center" w:pos="4153"/>
        <w:tab w:val="right" w:pos="8306"/>
      </w:tabs>
    </w:pPr>
  </w:style>
  <w:style w:type="paragraph" w:styleId="Header">
    <w:name w:val="header"/>
    <w:basedOn w:val="Normal"/>
    <w:link w:val="HeaderChar"/>
    <w:rsid w:val="005F1BE7"/>
    <w:pPr>
      <w:tabs>
        <w:tab w:val="center" w:pos="4153"/>
        <w:tab w:val="right" w:pos="8306"/>
      </w:tabs>
    </w:pPr>
  </w:style>
  <w:style w:type="character" w:customStyle="1" w:styleId="HeaderChar">
    <w:name w:val="Header Char"/>
    <w:link w:val="Header"/>
    <w:rsid w:val="005F1BE7"/>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paragraph" w:styleId="BalloonText">
    <w:name w:val="Balloon Text"/>
    <w:basedOn w:val="Normal"/>
    <w:link w:val="BalloonTextChar"/>
    <w:rsid w:val="00683850"/>
    <w:pPr>
      <w:spacing w:after="0"/>
    </w:pPr>
    <w:rPr>
      <w:rFonts w:ascii="Segoe UI" w:hAnsi="Segoe UI"/>
      <w:sz w:val="18"/>
      <w:szCs w:val="18"/>
    </w:rPr>
  </w:style>
  <w:style w:type="character" w:customStyle="1" w:styleId="BalloonTextChar">
    <w:name w:val="Balloon Text Char"/>
    <w:link w:val="BalloonText"/>
    <w:rsid w:val="00683850"/>
    <w:rPr>
      <w:rFonts w:ascii="Segoe UI" w:hAnsi="Segoe UI" w:cs="Segoe UI"/>
      <w:color w:val="000000"/>
      <w:sz w:val="18"/>
      <w:szCs w:val="18"/>
      <w:lang w:val="en-GB" w:eastAsia="ja-JP"/>
    </w:rPr>
  </w:style>
  <w:style w:type="character" w:customStyle="1" w:styleId="B1Char">
    <w:name w:val="B1 Char"/>
    <w:link w:val="B1"/>
    <w:locked/>
    <w:rsid w:val="00545AC0"/>
    <w:rPr>
      <w:color w:val="000000"/>
      <w:lang w:val="en-GB" w:eastAsia="ja-JP"/>
    </w:rPr>
  </w:style>
  <w:style w:type="character" w:customStyle="1" w:styleId="EditorsNoteCharChar">
    <w:name w:val="Editor's Note Char Char"/>
    <w:link w:val="EditorsNote"/>
    <w:rsid w:val="00545AC0"/>
    <w:rPr>
      <w:color w:val="FF0000"/>
      <w:lang w:val="en-GB" w:eastAsia="ja-JP"/>
    </w:rPr>
  </w:style>
  <w:style w:type="paragraph" w:styleId="NormalWeb">
    <w:name w:val="Normal (Web)"/>
    <w:basedOn w:val="Normal"/>
    <w:uiPriority w:val="99"/>
    <w:unhideWhenUsed/>
    <w:rsid w:val="00877244"/>
    <w:pPr>
      <w:overflowPunct/>
      <w:autoSpaceDE/>
      <w:autoSpaceDN/>
      <w:adjustRightInd/>
      <w:spacing w:before="100" w:beforeAutospacing="1" w:after="100" w:afterAutospacing="1"/>
      <w:textAlignment w:val="auto"/>
    </w:pPr>
    <w:rPr>
      <w:color w:val="auto"/>
      <w:sz w:val="24"/>
      <w:szCs w:val="24"/>
      <w:lang w:val="en-US" w:eastAsia="en-US"/>
    </w:rPr>
  </w:style>
  <w:style w:type="paragraph" w:styleId="Caption">
    <w:name w:val="caption"/>
    <w:aliases w:val="cap"/>
    <w:basedOn w:val="Normal"/>
    <w:next w:val="Normal"/>
    <w:unhideWhenUsed/>
    <w:qFormat/>
    <w:rsid w:val="00940CA8"/>
    <w:pPr>
      <w:spacing w:after="200"/>
    </w:pPr>
    <w:rPr>
      <w:b/>
      <w:bCs/>
      <w:color w:val="4F81BD" w:themeColor="accent1"/>
      <w:sz w:val="18"/>
      <w:szCs w:val="18"/>
    </w:rPr>
  </w:style>
  <w:style w:type="character" w:styleId="CommentReference">
    <w:name w:val="annotation reference"/>
    <w:basedOn w:val="DefaultParagraphFont"/>
    <w:semiHidden/>
    <w:unhideWhenUsed/>
    <w:rsid w:val="00876085"/>
    <w:rPr>
      <w:sz w:val="16"/>
      <w:szCs w:val="16"/>
    </w:rPr>
  </w:style>
  <w:style w:type="paragraph" w:styleId="CommentText">
    <w:name w:val="annotation text"/>
    <w:basedOn w:val="Normal"/>
    <w:link w:val="CommentTextChar"/>
    <w:semiHidden/>
    <w:unhideWhenUsed/>
    <w:rsid w:val="00876085"/>
  </w:style>
  <w:style w:type="character" w:customStyle="1" w:styleId="CommentTextChar">
    <w:name w:val="Comment Text Char"/>
    <w:basedOn w:val="DefaultParagraphFont"/>
    <w:link w:val="CommentText"/>
    <w:semiHidden/>
    <w:rsid w:val="00876085"/>
    <w:rPr>
      <w:color w:val="000000"/>
      <w:lang w:val="en-GB" w:eastAsia="ja-JP"/>
    </w:rPr>
  </w:style>
  <w:style w:type="paragraph" w:styleId="CommentSubject">
    <w:name w:val="annotation subject"/>
    <w:basedOn w:val="CommentText"/>
    <w:next w:val="CommentText"/>
    <w:link w:val="CommentSubjectChar"/>
    <w:semiHidden/>
    <w:unhideWhenUsed/>
    <w:rsid w:val="00876085"/>
    <w:rPr>
      <w:b/>
      <w:bCs/>
    </w:rPr>
  </w:style>
  <w:style w:type="character" w:customStyle="1" w:styleId="CommentSubjectChar">
    <w:name w:val="Comment Subject Char"/>
    <w:basedOn w:val="CommentTextChar"/>
    <w:link w:val="CommentSubject"/>
    <w:semiHidden/>
    <w:rsid w:val="0087608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42808758">
      <w:bodyDiv w:val="1"/>
      <w:marLeft w:val="0"/>
      <w:marRight w:val="0"/>
      <w:marTop w:val="0"/>
      <w:marBottom w:val="0"/>
      <w:divBdr>
        <w:top w:val="none" w:sz="0" w:space="0" w:color="auto"/>
        <w:left w:val="none" w:sz="0" w:space="0" w:color="auto"/>
        <w:bottom w:val="none" w:sz="0" w:space="0" w:color="auto"/>
        <w:right w:val="none" w:sz="0" w:space="0" w:color="auto"/>
      </w:divBdr>
    </w:div>
    <w:div w:id="1025249914">
      <w:bodyDiv w:val="1"/>
      <w:marLeft w:val="0"/>
      <w:marRight w:val="0"/>
      <w:marTop w:val="0"/>
      <w:marBottom w:val="0"/>
      <w:divBdr>
        <w:top w:val="none" w:sz="0" w:space="0" w:color="auto"/>
        <w:left w:val="none" w:sz="0" w:space="0" w:color="auto"/>
        <w:bottom w:val="none" w:sz="0" w:space="0" w:color="auto"/>
        <w:right w:val="none" w:sz="0" w:space="0" w:color="auto"/>
      </w:divBdr>
    </w:div>
    <w:div w:id="163833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97AB9-2127-4194-A97D-652621B2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26</cp:revision>
  <cp:lastPrinted>2003-09-26T16:29:00Z</cp:lastPrinted>
  <dcterms:created xsi:type="dcterms:W3CDTF">2016-03-28T22:23:00Z</dcterms:created>
  <dcterms:modified xsi:type="dcterms:W3CDTF">2016-05-17T02:17:00Z</dcterms:modified>
</cp:coreProperties>
</file>